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8B8F8" w14:textId="77777777" w:rsidR="0038193C" w:rsidRPr="00AB757B" w:rsidRDefault="0038193C" w:rsidP="0025296C">
      <w:pPr>
        <w:spacing w:line="276" w:lineRule="auto"/>
        <w:ind w:left="-1134"/>
        <w:jc w:val="center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TERMO DE REFER</w:t>
      </w:r>
      <w:r w:rsidR="00415BA1" w:rsidRPr="00AB757B">
        <w:rPr>
          <w:rFonts w:ascii="Arial" w:hAnsi="Arial" w:cs="Arial"/>
          <w:b/>
          <w:sz w:val="22"/>
          <w:szCs w:val="22"/>
        </w:rPr>
        <w:t>Ê</w:t>
      </w:r>
      <w:r w:rsidRPr="00AB757B">
        <w:rPr>
          <w:rFonts w:ascii="Arial" w:hAnsi="Arial" w:cs="Arial"/>
          <w:b/>
          <w:sz w:val="22"/>
          <w:szCs w:val="22"/>
        </w:rPr>
        <w:t>NCIA</w:t>
      </w:r>
    </w:p>
    <w:p w14:paraId="6255DF7B" w14:textId="77777777" w:rsidR="0038193C" w:rsidRPr="00AB757B" w:rsidRDefault="0038193C" w:rsidP="0025296C">
      <w:pPr>
        <w:spacing w:line="276" w:lineRule="auto"/>
        <w:ind w:left="-1134"/>
        <w:rPr>
          <w:rFonts w:ascii="Arial" w:hAnsi="Arial" w:cs="Arial"/>
          <w:b/>
          <w:sz w:val="22"/>
          <w:szCs w:val="22"/>
          <w:u w:val="single"/>
        </w:rPr>
      </w:pPr>
    </w:p>
    <w:p w14:paraId="4400CEEB" w14:textId="77777777" w:rsidR="0072294F" w:rsidRPr="00AB757B" w:rsidRDefault="000F5D13" w:rsidP="0025296C">
      <w:pPr>
        <w:spacing w:line="276" w:lineRule="auto"/>
        <w:ind w:left="-1134"/>
        <w:jc w:val="both"/>
        <w:rPr>
          <w:rFonts w:ascii="Arial" w:hAnsi="Arial" w:cs="Arial"/>
          <w:b/>
          <w:sz w:val="22"/>
          <w:szCs w:val="22"/>
        </w:rPr>
      </w:pPr>
      <w:bookmarkStart w:id="0" w:name="_Hlk175815243"/>
      <w:r w:rsidRPr="00AB757B">
        <w:rPr>
          <w:rFonts w:ascii="Arial" w:hAnsi="Arial" w:cs="Arial"/>
          <w:b/>
          <w:sz w:val="22"/>
          <w:szCs w:val="22"/>
        </w:rPr>
        <w:t xml:space="preserve">1 – </w:t>
      </w:r>
      <w:r w:rsidR="009C1FB7" w:rsidRPr="00AB757B">
        <w:rPr>
          <w:rFonts w:ascii="Arial" w:hAnsi="Arial" w:cs="Arial"/>
          <w:b/>
          <w:sz w:val="22"/>
          <w:szCs w:val="22"/>
        </w:rPr>
        <w:t xml:space="preserve">DEFINIÇÃO </w:t>
      </w:r>
      <w:r w:rsidR="00227A23" w:rsidRPr="00AB757B">
        <w:rPr>
          <w:rFonts w:ascii="Arial" w:hAnsi="Arial" w:cs="Arial"/>
          <w:b/>
          <w:sz w:val="22"/>
          <w:szCs w:val="22"/>
        </w:rPr>
        <w:t>DO</w:t>
      </w:r>
      <w:r w:rsidRPr="00AB757B">
        <w:rPr>
          <w:rFonts w:ascii="Arial" w:hAnsi="Arial" w:cs="Arial"/>
          <w:b/>
          <w:sz w:val="22"/>
          <w:szCs w:val="22"/>
        </w:rPr>
        <w:t xml:space="preserve"> </w:t>
      </w:r>
      <w:r w:rsidR="00F36C3B" w:rsidRPr="00AB757B">
        <w:rPr>
          <w:rFonts w:ascii="Arial" w:hAnsi="Arial" w:cs="Arial"/>
          <w:b/>
          <w:sz w:val="22"/>
          <w:szCs w:val="22"/>
        </w:rPr>
        <w:t>O</w:t>
      </w:r>
      <w:r w:rsidR="00227A23" w:rsidRPr="00AB757B">
        <w:rPr>
          <w:rFonts w:ascii="Arial" w:hAnsi="Arial" w:cs="Arial"/>
          <w:b/>
          <w:sz w:val="22"/>
          <w:szCs w:val="22"/>
        </w:rPr>
        <w:t>BJETO</w:t>
      </w:r>
      <w:r w:rsidR="00914E83" w:rsidRPr="00AB757B">
        <w:rPr>
          <w:rFonts w:ascii="Arial" w:hAnsi="Arial" w:cs="Arial"/>
          <w:b/>
          <w:sz w:val="22"/>
          <w:szCs w:val="22"/>
        </w:rPr>
        <w:t xml:space="preserve"> </w:t>
      </w:r>
    </w:p>
    <w:p w14:paraId="68A2D992" w14:textId="4B6CFC96" w:rsidR="0072294F" w:rsidRPr="00AB757B" w:rsidRDefault="0072294F" w:rsidP="0025296C">
      <w:pPr>
        <w:spacing w:line="276" w:lineRule="auto"/>
        <w:ind w:left="-1134"/>
        <w:jc w:val="both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 xml:space="preserve"> </w:t>
      </w:r>
      <w:r w:rsidR="00EB2D1F" w:rsidRPr="00AB757B">
        <w:rPr>
          <w:rFonts w:ascii="Arial" w:hAnsi="Arial" w:cs="Arial"/>
          <w:b/>
          <w:sz w:val="22"/>
          <w:szCs w:val="22"/>
        </w:rPr>
        <w:t>Descrição</w:t>
      </w:r>
      <w:r w:rsidRPr="00AB757B">
        <w:rPr>
          <w:rFonts w:ascii="Arial" w:hAnsi="Arial" w:cs="Arial"/>
          <w:b/>
          <w:sz w:val="22"/>
          <w:szCs w:val="22"/>
        </w:rPr>
        <w:t xml:space="preserve">: </w:t>
      </w:r>
      <w:r w:rsidRPr="00AB757B">
        <w:rPr>
          <w:rFonts w:ascii="Arial" w:hAnsi="Arial" w:cs="Arial"/>
          <w:sz w:val="22"/>
          <w:szCs w:val="22"/>
        </w:rPr>
        <w:t>Contratação de empresa especializada para a prestação de serviços de capacitação profissional, por meio da realização do curso BUILDING INFORMATION MODELING (BIM), destinado à equipe de engenharia da Prefeitura municipal de Vera cruz do Oeste - Pr.</w:t>
      </w:r>
    </w:p>
    <w:p w14:paraId="2B9AA901" w14:textId="4D036EC3" w:rsidR="00EB2D1F" w:rsidRPr="00AB757B" w:rsidRDefault="0072294F" w:rsidP="0025296C">
      <w:pPr>
        <w:spacing w:line="276" w:lineRule="auto"/>
        <w:ind w:left="-1134"/>
        <w:jc w:val="both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NATUREZA</w:t>
      </w:r>
      <w:r w:rsidRPr="00AB757B">
        <w:rPr>
          <w:rFonts w:ascii="Arial" w:hAnsi="Arial" w:cs="Arial"/>
          <w:sz w:val="22"/>
          <w:szCs w:val="22"/>
        </w:rPr>
        <w:t>: Serviço Técnico.</w:t>
      </w:r>
    </w:p>
    <w:p w14:paraId="67525611" w14:textId="2ED995A6" w:rsidR="00C914D7" w:rsidRPr="00AB757B" w:rsidRDefault="00EB2D1F" w:rsidP="0025296C">
      <w:p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Prazo</w:t>
      </w:r>
      <w:r w:rsidR="00AC5264" w:rsidRPr="00AB757B">
        <w:rPr>
          <w:rFonts w:ascii="Arial" w:hAnsi="Arial" w:cs="Arial"/>
          <w:b/>
          <w:bCs/>
          <w:sz w:val="22"/>
          <w:szCs w:val="22"/>
        </w:rPr>
        <w:t xml:space="preserve"> de vigência do contrato:</w:t>
      </w:r>
      <w:r w:rsidRPr="00AB757B">
        <w:rPr>
          <w:rFonts w:ascii="Arial" w:hAnsi="Arial" w:cs="Arial"/>
          <w:b/>
          <w:bCs/>
          <w:sz w:val="22"/>
          <w:szCs w:val="22"/>
        </w:rPr>
        <w:t xml:space="preserve"> </w:t>
      </w:r>
      <w:r w:rsidR="003A3791" w:rsidRPr="00AB757B">
        <w:rPr>
          <w:rFonts w:ascii="Arial" w:hAnsi="Arial" w:cs="Arial"/>
          <w:sz w:val="22"/>
          <w:szCs w:val="22"/>
        </w:rPr>
        <w:t>6</w:t>
      </w:r>
      <w:r w:rsidR="00F50935" w:rsidRPr="00AB757B">
        <w:rPr>
          <w:rFonts w:ascii="Arial" w:hAnsi="Arial" w:cs="Arial"/>
          <w:sz w:val="22"/>
          <w:szCs w:val="22"/>
        </w:rPr>
        <w:t xml:space="preserve"> (</w:t>
      </w:r>
      <w:r w:rsidR="003A3791" w:rsidRPr="00AB757B">
        <w:rPr>
          <w:rFonts w:ascii="Arial" w:hAnsi="Arial" w:cs="Arial"/>
          <w:sz w:val="22"/>
          <w:szCs w:val="22"/>
        </w:rPr>
        <w:t>seis</w:t>
      </w:r>
      <w:r w:rsidR="00F50935" w:rsidRPr="00AB757B">
        <w:rPr>
          <w:rFonts w:ascii="Arial" w:hAnsi="Arial" w:cs="Arial"/>
          <w:sz w:val="22"/>
          <w:szCs w:val="22"/>
        </w:rPr>
        <w:t>) meses</w:t>
      </w:r>
    </w:p>
    <w:p w14:paraId="6FC208F1" w14:textId="1E5CB0D8" w:rsidR="00AC5264" w:rsidRPr="00AB757B" w:rsidRDefault="00AC5264" w:rsidP="0025296C">
      <w:pPr>
        <w:spacing w:line="276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 xml:space="preserve">Prazo de execução: </w:t>
      </w:r>
      <w:r w:rsidR="00F50935" w:rsidRPr="00AB757B">
        <w:rPr>
          <w:rFonts w:ascii="Arial" w:hAnsi="Arial" w:cs="Arial"/>
          <w:sz w:val="22"/>
          <w:szCs w:val="22"/>
        </w:rPr>
        <w:t>6 (seis) meses</w:t>
      </w:r>
    </w:p>
    <w:p w14:paraId="5CBCA7AF" w14:textId="0376DFBF" w:rsidR="00EB2D1F" w:rsidRPr="00AB757B" w:rsidRDefault="00EB2D1F" w:rsidP="0025296C">
      <w:pPr>
        <w:spacing w:line="276" w:lineRule="auto"/>
        <w:ind w:left="-1134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Possibilidade de Prorrogação</w:t>
      </w:r>
      <w:r w:rsidR="00CC7E9C" w:rsidRPr="00AB757B">
        <w:rPr>
          <w:rFonts w:ascii="Arial" w:hAnsi="Arial" w:cs="Arial"/>
          <w:b/>
          <w:bCs/>
          <w:sz w:val="22"/>
          <w:szCs w:val="22"/>
        </w:rPr>
        <w:t xml:space="preserve">: </w:t>
      </w:r>
      <w:r w:rsidR="0052731C" w:rsidRPr="00AB757B">
        <w:rPr>
          <w:rFonts w:ascii="Arial" w:hAnsi="Arial" w:cs="Arial"/>
          <w:sz w:val="22"/>
          <w:szCs w:val="22"/>
        </w:rPr>
        <w:t>Com possibilidade de prorrogação</w:t>
      </w:r>
      <w:r w:rsidR="00623E66" w:rsidRPr="00AB757B">
        <w:rPr>
          <w:rFonts w:ascii="Arial" w:hAnsi="Arial" w:cs="Arial"/>
          <w:sz w:val="22"/>
          <w:szCs w:val="22"/>
        </w:rPr>
        <w:t>, se necessário e conforme a lei 14.133/21</w:t>
      </w:r>
    </w:p>
    <w:p w14:paraId="4C79D8CA" w14:textId="77777777" w:rsidR="00C914D7" w:rsidRPr="00AB757B" w:rsidRDefault="00C914D7" w:rsidP="0025296C">
      <w:p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Quantidade:</w:t>
      </w:r>
    </w:p>
    <w:p w14:paraId="797E8CA7" w14:textId="77777777" w:rsidR="0052731C" w:rsidRPr="00AB757B" w:rsidRDefault="0052731C" w:rsidP="0025296C">
      <w:pPr>
        <w:spacing w:line="276" w:lineRule="auto"/>
        <w:ind w:left="-1134" w:firstLine="850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A quantidade estimada da contratação é o dispost</w:t>
      </w:r>
      <w:r w:rsidR="00B36B0B" w:rsidRPr="00AB757B">
        <w:rPr>
          <w:rFonts w:ascii="Arial" w:hAnsi="Arial" w:cs="Arial"/>
          <w:bCs/>
          <w:sz w:val="22"/>
          <w:szCs w:val="22"/>
        </w:rPr>
        <w:t>a</w:t>
      </w:r>
      <w:r w:rsidRPr="00AB757B">
        <w:rPr>
          <w:rFonts w:ascii="Arial" w:hAnsi="Arial" w:cs="Arial"/>
          <w:bCs/>
          <w:sz w:val="22"/>
          <w:szCs w:val="22"/>
        </w:rPr>
        <w:t xml:space="preserve"> no quadro a seguir:</w:t>
      </w:r>
    </w:p>
    <w:p w14:paraId="5AAF7B6B" w14:textId="77777777" w:rsidR="0072294F" w:rsidRPr="00AB757B" w:rsidRDefault="0072294F" w:rsidP="0025296C">
      <w:pPr>
        <w:spacing w:line="276" w:lineRule="auto"/>
        <w:ind w:left="-1134" w:firstLine="850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06E6E99E" w14:textId="77777777" w:rsidR="0052731C" w:rsidRPr="00AB757B" w:rsidRDefault="0052731C" w:rsidP="0025296C">
      <w:pPr>
        <w:spacing w:line="276" w:lineRule="auto"/>
        <w:ind w:left="-1134" w:firstLine="850"/>
        <w:contextualSpacing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781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3494"/>
        <w:gridCol w:w="895"/>
        <w:gridCol w:w="1338"/>
        <w:gridCol w:w="1745"/>
        <w:gridCol w:w="1515"/>
      </w:tblGrid>
      <w:tr w:rsidR="00623E66" w:rsidRPr="00AB757B" w14:paraId="2FFB25EF" w14:textId="77777777" w:rsidTr="00B104E6">
        <w:trPr>
          <w:trHeight w:val="90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0B1E" w14:textId="77777777" w:rsidR="0052731C" w:rsidRPr="00AB757B" w:rsidRDefault="0052731C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6AFF" w14:textId="77777777" w:rsidR="0052731C" w:rsidRPr="00AB757B" w:rsidRDefault="0052731C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bCs/>
                <w:sz w:val="22"/>
                <w:szCs w:val="22"/>
              </w:rPr>
              <w:t>DESCRIÇÃO DO SERVIÇO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7E18" w14:textId="77777777" w:rsidR="0052731C" w:rsidRPr="00AB757B" w:rsidRDefault="0052731C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bCs/>
                <w:sz w:val="22"/>
                <w:szCs w:val="22"/>
              </w:rPr>
              <w:t>UNID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3472B" w14:textId="77777777" w:rsidR="0052731C" w:rsidRPr="00AB757B" w:rsidRDefault="0052731C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bCs/>
                <w:sz w:val="22"/>
                <w:szCs w:val="22"/>
              </w:rPr>
              <w:t>QTDE. ESTIMADA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1E68" w14:textId="77777777" w:rsidR="0052731C" w:rsidRPr="00AB757B" w:rsidRDefault="0052731C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bCs/>
                <w:sz w:val="22"/>
                <w:szCs w:val="22"/>
              </w:rPr>
              <w:t>Valor Unitário (R$)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30D5" w14:textId="77777777" w:rsidR="0052731C" w:rsidRPr="00AB757B" w:rsidRDefault="0052731C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bCs/>
                <w:sz w:val="22"/>
                <w:szCs w:val="22"/>
              </w:rPr>
              <w:t>Valor Total (R$)</w:t>
            </w:r>
          </w:p>
        </w:tc>
      </w:tr>
      <w:tr w:rsidR="00623E66" w:rsidRPr="00AB757B" w14:paraId="127A06C4" w14:textId="77777777" w:rsidTr="00B104E6">
        <w:trPr>
          <w:trHeight w:val="114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1166" w14:textId="3017DAE4" w:rsidR="0052731C" w:rsidRPr="00AB757B" w:rsidRDefault="003A3791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57B">
              <w:rPr>
                <w:rFonts w:ascii="Arial" w:hAnsi="Arial" w:cs="Arial"/>
                <w:sz w:val="22"/>
                <w:szCs w:val="22"/>
              </w:rPr>
              <w:t>0</w:t>
            </w:r>
            <w:r w:rsidR="0052731C" w:rsidRPr="00AB757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DF73" w14:textId="4C383506" w:rsidR="00155FEC" w:rsidRPr="00AB757B" w:rsidRDefault="0072294F" w:rsidP="0025296C">
            <w:pPr>
              <w:spacing w:line="276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757B">
              <w:rPr>
                <w:rFonts w:ascii="Arial" w:hAnsi="Arial" w:cs="Arial"/>
                <w:sz w:val="22"/>
                <w:szCs w:val="22"/>
              </w:rPr>
              <w:t xml:space="preserve">Contratação </w:t>
            </w:r>
            <w:r w:rsidR="00B104E6" w:rsidRPr="00AB757B">
              <w:rPr>
                <w:rFonts w:ascii="Arial" w:hAnsi="Arial" w:cs="Arial"/>
                <w:sz w:val="22"/>
                <w:szCs w:val="22"/>
              </w:rPr>
              <w:t xml:space="preserve">de serviço de capacitação profissional, por meio da realização de curso de Building </w:t>
            </w:r>
            <w:proofErr w:type="spellStart"/>
            <w:r w:rsidR="00B104E6" w:rsidRPr="00AB757B">
              <w:rPr>
                <w:rFonts w:ascii="Arial" w:hAnsi="Arial" w:cs="Arial"/>
                <w:sz w:val="22"/>
                <w:szCs w:val="22"/>
              </w:rPr>
              <w:t>Information</w:t>
            </w:r>
            <w:proofErr w:type="spellEnd"/>
            <w:r w:rsidR="00DC4DE6" w:rsidRPr="00AB75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104E6" w:rsidRPr="00AB757B">
              <w:rPr>
                <w:rFonts w:ascii="Arial" w:hAnsi="Arial" w:cs="Arial"/>
                <w:sz w:val="22"/>
                <w:szCs w:val="22"/>
              </w:rPr>
              <w:t>Modeling</w:t>
            </w:r>
            <w:proofErr w:type="spellEnd"/>
            <w:r w:rsidR="00B104E6" w:rsidRPr="00AB757B">
              <w:rPr>
                <w:rFonts w:ascii="Arial" w:hAnsi="Arial" w:cs="Arial"/>
                <w:sz w:val="22"/>
                <w:szCs w:val="22"/>
              </w:rPr>
              <w:t xml:space="preserve"> (BIM)</w:t>
            </w:r>
          </w:p>
          <w:p w14:paraId="272C6CFC" w14:textId="77777777" w:rsidR="00155FEC" w:rsidRPr="00AB757B" w:rsidRDefault="00155FEC" w:rsidP="0025296C">
            <w:pPr>
              <w:spacing w:line="276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2A9681" w14:textId="77777777" w:rsidR="00155FEC" w:rsidRPr="00AB757B" w:rsidRDefault="00155FEC" w:rsidP="0025296C">
            <w:pPr>
              <w:spacing w:line="276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D7E9BA" w14:textId="77777777" w:rsidR="00155FEC" w:rsidRPr="00AB757B" w:rsidRDefault="00155FEC" w:rsidP="0025296C">
            <w:pPr>
              <w:spacing w:line="276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074C25" w14:textId="724B06E8" w:rsidR="00155FEC" w:rsidRPr="00AB757B" w:rsidRDefault="00155FEC" w:rsidP="0025296C">
            <w:pPr>
              <w:spacing w:line="276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1C54" w14:textId="77777777" w:rsidR="0052731C" w:rsidRPr="00AB757B" w:rsidRDefault="0052731C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57B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AA25" w14:textId="609CBDA9" w:rsidR="0052731C" w:rsidRPr="00AB757B" w:rsidRDefault="003A3791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57B">
              <w:rPr>
                <w:rFonts w:ascii="Arial" w:hAnsi="Arial" w:cs="Arial"/>
                <w:sz w:val="22"/>
                <w:szCs w:val="22"/>
              </w:rPr>
              <w:t>0</w:t>
            </w:r>
            <w:r w:rsidR="00B104E6" w:rsidRPr="00AB757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8EE" w14:textId="35671B65" w:rsidR="0052731C" w:rsidRPr="00AB757B" w:rsidRDefault="00B104E6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57B">
              <w:rPr>
                <w:rFonts w:ascii="Arial" w:hAnsi="Arial" w:cs="Arial"/>
                <w:sz w:val="22"/>
                <w:szCs w:val="22"/>
              </w:rPr>
              <w:t>R$10.800,00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79B35" w14:textId="0DB15FEB" w:rsidR="0052731C" w:rsidRPr="00AB757B" w:rsidRDefault="00B104E6" w:rsidP="0025296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57B">
              <w:rPr>
                <w:rFonts w:ascii="Arial" w:hAnsi="Arial" w:cs="Arial"/>
                <w:sz w:val="22"/>
                <w:szCs w:val="22"/>
              </w:rPr>
              <w:t>R$10.800,00</w:t>
            </w:r>
          </w:p>
        </w:tc>
      </w:tr>
    </w:tbl>
    <w:p w14:paraId="5A20491A" w14:textId="336B56C3" w:rsidR="00EB2D1F" w:rsidRPr="00AB757B" w:rsidRDefault="00EB2D1F" w:rsidP="0025296C">
      <w:p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</w:p>
    <w:p w14:paraId="35687E69" w14:textId="77777777" w:rsidR="00AD1883" w:rsidRPr="00AB757B" w:rsidRDefault="000F5D13" w:rsidP="0025296C">
      <w:pPr>
        <w:spacing w:line="276" w:lineRule="auto"/>
        <w:ind w:left="-1134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 xml:space="preserve">2 – </w:t>
      </w:r>
      <w:r w:rsidR="009C1FB7" w:rsidRPr="00AB757B">
        <w:rPr>
          <w:rFonts w:ascii="Arial" w:hAnsi="Arial" w:cs="Arial"/>
          <w:b/>
          <w:sz w:val="22"/>
          <w:szCs w:val="22"/>
        </w:rPr>
        <w:t>FUNDAMENTAÇÃO DA CONTRATAÇÃO</w:t>
      </w:r>
      <w:r w:rsidR="0038193C" w:rsidRPr="00AB757B">
        <w:rPr>
          <w:rFonts w:ascii="Arial" w:hAnsi="Arial" w:cs="Arial"/>
          <w:b/>
          <w:sz w:val="22"/>
          <w:szCs w:val="22"/>
        </w:rPr>
        <w:t xml:space="preserve"> </w:t>
      </w:r>
    </w:p>
    <w:p w14:paraId="67B4DAD2" w14:textId="55B059E9" w:rsidR="00B7162E" w:rsidRPr="00AB757B" w:rsidRDefault="00B7162E" w:rsidP="00AA7E2E">
      <w:pPr>
        <w:spacing w:line="276" w:lineRule="auto"/>
        <w:ind w:left="-1134"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AB757B">
        <w:rPr>
          <w:rFonts w:ascii="Arial" w:hAnsi="Arial" w:cs="Arial"/>
          <w:sz w:val="22"/>
          <w:szCs w:val="22"/>
        </w:rPr>
        <w:t>A presente capacitação encontra amparo na Lei Federal n° 14.133/2021, art. 74, inciso III, alínea f, que prevê a inexigibilidade de licitação quando houver inviabilidade de competição em razão da contratação de profissional ou empresa de notória especialização, reconhecida pela sua experiência, reputação e desempenho em sua área de atuação.</w:t>
      </w:r>
    </w:p>
    <w:p w14:paraId="203B8661" w14:textId="78ADD69F" w:rsidR="00B7162E" w:rsidRPr="00AB757B" w:rsidRDefault="00B7162E" w:rsidP="00AA7E2E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 xml:space="preserve">     </w:t>
      </w:r>
      <w:r w:rsidR="00770911" w:rsidRPr="00AB757B">
        <w:rPr>
          <w:rFonts w:ascii="Arial" w:hAnsi="Arial" w:cs="Arial"/>
          <w:sz w:val="22"/>
          <w:szCs w:val="22"/>
        </w:rPr>
        <w:tab/>
      </w:r>
      <w:r w:rsidRPr="00AB757B">
        <w:rPr>
          <w:rFonts w:ascii="Arial" w:hAnsi="Arial" w:cs="Arial"/>
          <w:sz w:val="22"/>
          <w:szCs w:val="22"/>
        </w:rPr>
        <w:t xml:space="preserve"> </w:t>
      </w:r>
      <w:bookmarkStart w:id="1" w:name="_Hlk209429834"/>
      <w:r w:rsidRPr="00AB757B">
        <w:rPr>
          <w:rFonts w:ascii="Arial" w:hAnsi="Arial" w:cs="Arial"/>
          <w:sz w:val="22"/>
          <w:szCs w:val="22"/>
        </w:rPr>
        <w:t>A Prefeitura necessita aprimorar a capacidade técnica de sua equipe de engenharia, visando a adoção de ferramentas modernas e eficientes para elaboração, análise e acompanhamento de projetos de obras públicas.</w:t>
      </w:r>
    </w:p>
    <w:p w14:paraId="269EF3C8" w14:textId="77777777" w:rsidR="00B7162E" w:rsidRPr="00AB757B" w:rsidRDefault="00B7162E" w:rsidP="00AA7E2E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bookmarkStart w:id="2" w:name="_Hlk213230506"/>
      <w:r w:rsidRPr="00AB757B">
        <w:rPr>
          <w:rFonts w:ascii="Arial" w:hAnsi="Arial" w:cs="Arial"/>
          <w:sz w:val="22"/>
          <w:szCs w:val="22"/>
        </w:rPr>
        <w:t xml:space="preserve">     A utilização da metodologia Building </w:t>
      </w:r>
      <w:proofErr w:type="spellStart"/>
      <w:r w:rsidRPr="00AB757B">
        <w:rPr>
          <w:rFonts w:ascii="Arial" w:hAnsi="Arial" w:cs="Arial"/>
          <w:sz w:val="22"/>
          <w:szCs w:val="22"/>
        </w:rPr>
        <w:t>Information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757B">
        <w:rPr>
          <w:rFonts w:ascii="Arial" w:hAnsi="Arial" w:cs="Arial"/>
          <w:sz w:val="22"/>
          <w:szCs w:val="22"/>
        </w:rPr>
        <w:t>Modeling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(BIM) tornou-se um requisito fundamental no cenário da engenharia e arquitetura, por permitir maior precisão na concepção de projetos, integração entre disciplinas, redução de erros, otimização de recursos e transparência na gestão pública. Além disso, a Estratégia BIM BR, instituída pelo Governo Federal, estabelece diretrizes para a implementação gradual da metodologia no setor público, reforçando a urgência de capacitação dos servidores municipais.</w:t>
      </w:r>
    </w:p>
    <w:p w14:paraId="745A6918" w14:textId="77777777" w:rsidR="0072335D" w:rsidRPr="00AB757B" w:rsidRDefault="00B7162E" w:rsidP="00AA7E2E">
      <w:pPr>
        <w:spacing w:line="276" w:lineRule="auto"/>
        <w:ind w:left="-1134" w:right="141"/>
        <w:jc w:val="both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 xml:space="preserve">    Nesse contexto, faz-se necessária a capacitação em BIM, de modo a habilitar a equipe técnica da Prefeitura a aplicar os conceitos e ferramentas dessa metodologia na elaboração</w:t>
      </w:r>
      <w:r w:rsidRPr="00AB757B">
        <w:rPr>
          <w:rFonts w:ascii="Arial" w:hAnsi="Arial" w:cs="Arial"/>
          <w:b/>
          <w:bCs/>
          <w:sz w:val="22"/>
          <w:szCs w:val="22"/>
        </w:rPr>
        <w:t xml:space="preserve"> </w:t>
      </w:r>
      <w:r w:rsidRPr="00AB757B">
        <w:rPr>
          <w:rFonts w:ascii="Arial" w:hAnsi="Arial" w:cs="Arial"/>
          <w:sz w:val="22"/>
          <w:szCs w:val="22"/>
        </w:rPr>
        <w:t>e gestão de</w:t>
      </w:r>
      <w:r w:rsidRPr="00AB757B">
        <w:rPr>
          <w:rFonts w:ascii="Arial" w:hAnsi="Arial" w:cs="Arial"/>
          <w:b/>
          <w:bCs/>
          <w:sz w:val="22"/>
          <w:szCs w:val="22"/>
        </w:rPr>
        <w:t xml:space="preserve"> </w:t>
      </w:r>
      <w:r w:rsidRPr="00AB757B">
        <w:rPr>
          <w:rFonts w:ascii="Arial" w:hAnsi="Arial" w:cs="Arial"/>
          <w:sz w:val="22"/>
          <w:szCs w:val="22"/>
        </w:rPr>
        <w:t>projetos e obras, garantindo maior eficiência, economicidade e qualidade na execução das políticas públicas de infraestrutura.</w:t>
      </w:r>
      <w:bookmarkEnd w:id="1"/>
      <w:r w:rsidR="0038193C" w:rsidRPr="00AB757B">
        <w:rPr>
          <w:rFonts w:ascii="Arial" w:hAnsi="Arial" w:cs="Arial"/>
          <w:b/>
          <w:sz w:val="22"/>
          <w:szCs w:val="22"/>
        </w:rPr>
        <w:t xml:space="preserve">           </w:t>
      </w:r>
    </w:p>
    <w:bookmarkEnd w:id="2"/>
    <w:p w14:paraId="0FE4EFD6" w14:textId="69762445" w:rsidR="0038193C" w:rsidRPr="00AB757B" w:rsidRDefault="0038193C" w:rsidP="0025296C">
      <w:pPr>
        <w:spacing w:line="276" w:lineRule="auto"/>
        <w:ind w:left="-1134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 xml:space="preserve">                  </w:t>
      </w:r>
    </w:p>
    <w:p w14:paraId="5CD1AFAC" w14:textId="77777777" w:rsidR="00031A5A" w:rsidRPr="00AB757B" w:rsidRDefault="00031A5A" w:rsidP="0025296C">
      <w:pPr>
        <w:spacing w:line="276" w:lineRule="auto"/>
        <w:ind w:left="-1134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lastRenderedPageBreak/>
        <w:t xml:space="preserve">3 – DESCRIÇÃO </w:t>
      </w:r>
      <w:r w:rsidR="009C1FB7" w:rsidRPr="00AB757B">
        <w:rPr>
          <w:rFonts w:ascii="Arial" w:hAnsi="Arial" w:cs="Arial"/>
          <w:b/>
          <w:sz w:val="22"/>
          <w:szCs w:val="22"/>
        </w:rPr>
        <w:t>DA SOLUÇÃO COMO UM TODO</w:t>
      </w:r>
    </w:p>
    <w:p w14:paraId="0897CB87" w14:textId="77777777" w:rsidR="00693695" w:rsidRPr="00AB757B" w:rsidRDefault="00693695" w:rsidP="0025296C">
      <w:pPr>
        <w:spacing w:line="276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 xml:space="preserve">A solução proposta consiste na contratação de empresa especializada para ministrar curso de capacitação em Building </w:t>
      </w:r>
      <w:proofErr w:type="spellStart"/>
      <w:r w:rsidRPr="00AB757B">
        <w:rPr>
          <w:rFonts w:ascii="Arial" w:hAnsi="Arial" w:cs="Arial"/>
          <w:sz w:val="22"/>
          <w:szCs w:val="22"/>
        </w:rPr>
        <w:t>Information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757B">
        <w:rPr>
          <w:rFonts w:ascii="Arial" w:hAnsi="Arial" w:cs="Arial"/>
          <w:sz w:val="22"/>
          <w:szCs w:val="22"/>
        </w:rPr>
        <w:t>Modeling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(BIM), direcionado à equipe de engenharia da Prefeitura. </w:t>
      </w:r>
      <w:bookmarkStart w:id="3" w:name="_Hlk213230520"/>
      <w:r w:rsidRPr="00AB757B">
        <w:rPr>
          <w:rFonts w:ascii="Arial" w:hAnsi="Arial" w:cs="Arial"/>
          <w:sz w:val="22"/>
          <w:szCs w:val="22"/>
        </w:rPr>
        <w:t>O curso deverá contemplar tanto aspectos teóricos quanto práticos, proporcionando aos servidores o domínio das principais ferramentas, conceitos e metodologias relacionadas ao BIM, com foco na aplicação em obras e projetos de infraestrutura pública.</w:t>
      </w:r>
    </w:p>
    <w:p w14:paraId="4267BD8E" w14:textId="77777777" w:rsidR="00693695" w:rsidRPr="00AB757B" w:rsidRDefault="00693695" w:rsidP="0025296C">
      <w:pPr>
        <w:spacing w:line="276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  <w:bookmarkStart w:id="4" w:name="_Hlk213106244"/>
      <w:bookmarkEnd w:id="3"/>
      <w:r w:rsidRPr="00AB757B">
        <w:rPr>
          <w:rFonts w:ascii="Arial" w:hAnsi="Arial" w:cs="Arial"/>
          <w:sz w:val="22"/>
          <w:szCs w:val="22"/>
        </w:rPr>
        <w:t>A capacitação será estruturada de forma a abranger:</w:t>
      </w:r>
    </w:p>
    <w:bookmarkEnd w:id="4"/>
    <w:p w14:paraId="20DFBD51" w14:textId="77777777" w:rsidR="00693695" w:rsidRPr="00AB757B" w:rsidRDefault="00693695" w:rsidP="0025296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Conceitos Fundamentais do BIM</w:t>
      </w:r>
      <w:r w:rsidRPr="00AB757B">
        <w:rPr>
          <w:rFonts w:ascii="Arial" w:hAnsi="Arial" w:cs="Arial"/>
          <w:sz w:val="22"/>
          <w:szCs w:val="22"/>
        </w:rPr>
        <w:t>: princípios, benefícios e aplicação na gestão pública;</w:t>
      </w:r>
    </w:p>
    <w:p w14:paraId="426E7FE7" w14:textId="77777777" w:rsidR="00693695" w:rsidRPr="00AB757B" w:rsidRDefault="00693695" w:rsidP="0025296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Softwares e Ferramentas</w:t>
      </w:r>
      <w:r w:rsidRPr="00AB757B">
        <w:rPr>
          <w:rFonts w:ascii="Arial" w:hAnsi="Arial" w:cs="Arial"/>
          <w:sz w:val="22"/>
          <w:szCs w:val="22"/>
        </w:rPr>
        <w:t>: utilização de programas específicos para elaboração, compatibilização e análise de projetos;</w:t>
      </w:r>
    </w:p>
    <w:p w14:paraId="242D9298" w14:textId="77777777" w:rsidR="00693695" w:rsidRPr="00AB757B" w:rsidRDefault="00693695" w:rsidP="0025296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Integração Multidisciplinar</w:t>
      </w:r>
      <w:r w:rsidRPr="00AB757B">
        <w:rPr>
          <w:rFonts w:ascii="Arial" w:hAnsi="Arial" w:cs="Arial"/>
          <w:sz w:val="22"/>
          <w:szCs w:val="22"/>
        </w:rPr>
        <w:t>: práticas colaborativas entre diferentes áreas de engenharia e arquitetura;</w:t>
      </w:r>
    </w:p>
    <w:p w14:paraId="035D8440" w14:textId="77777777" w:rsidR="00693695" w:rsidRPr="00AB757B" w:rsidRDefault="00693695" w:rsidP="0025296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Gestão de Projetos com BIM</w:t>
      </w:r>
      <w:r w:rsidRPr="00AB757B">
        <w:rPr>
          <w:rFonts w:ascii="Arial" w:hAnsi="Arial" w:cs="Arial"/>
          <w:sz w:val="22"/>
          <w:szCs w:val="22"/>
        </w:rPr>
        <w:t>: acompanhamento, fiscalização e controle de obras públicas com uso da metodologia;</w:t>
      </w:r>
    </w:p>
    <w:p w14:paraId="35A7331D" w14:textId="77777777" w:rsidR="00693695" w:rsidRPr="00AB757B" w:rsidRDefault="00693695" w:rsidP="0025296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Estudos de Caso</w:t>
      </w:r>
      <w:r w:rsidRPr="00AB757B">
        <w:rPr>
          <w:rFonts w:ascii="Arial" w:hAnsi="Arial" w:cs="Arial"/>
          <w:sz w:val="22"/>
          <w:szCs w:val="22"/>
        </w:rPr>
        <w:t>: aplicação prática em cenários semelhantes às demandas da Prefeitura.</w:t>
      </w:r>
    </w:p>
    <w:p w14:paraId="6A60AB49" w14:textId="6FE9C468" w:rsidR="00693695" w:rsidRPr="00AB757B" w:rsidRDefault="00693695" w:rsidP="0025296C">
      <w:pPr>
        <w:spacing w:line="276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  <w:bookmarkStart w:id="5" w:name="_Hlk213230542"/>
      <w:r w:rsidRPr="00AB757B">
        <w:rPr>
          <w:rFonts w:ascii="Arial" w:hAnsi="Arial" w:cs="Arial"/>
          <w:sz w:val="22"/>
          <w:szCs w:val="22"/>
        </w:rPr>
        <w:t xml:space="preserve">A metodologia de ensino </w:t>
      </w:r>
      <w:r w:rsidR="007033EB" w:rsidRPr="00AB757B">
        <w:rPr>
          <w:rFonts w:ascii="Arial" w:hAnsi="Arial" w:cs="Arial"/>
          <w:sz w:val="22"/>
          <w:szCs w:val="22"/>
        </w:rPr>
        <w:t>será presencial</w:t>
      </w:r>
      <w:r w:rsidRPr="00AB757B">
        <w:rPr>
          <w:rFonts w:ascii="Arial" w:hAnsi="Arial" w:cs="Arial"/>
          <w:sz w:val="22"/>
          <w:szCs w:val="22"/>
        </w:rPr>
        <w:t xml:space="preserve">, conforme a viabilidade e necessidade da administração, garantindo interação entre instrutores e participantes. A carga horária </w:t>
      </w:r>
      <w:r w:rsidR="00A9186A" w:rsidRPr="00AB757B">
        <w:rPr>
          <w:rFonts w:ascii="Arial" w:hAnsi="Arial" w:cs="Arial"/>
          <w:sz w:val="22"/>
          <w:szCs w:val="22"/>
        </w:rPr>
        <w:t>será de 60h</w:t>
      </w:r>
      <w:r w:rsidRPr="00AB757B">
        <w:rPr>
          <w:rFonts w:ascii="Arial" w:hAnsi="Arial" w:cs="Arial"/>
          <w:sz w:val="22"/>
          <w:szCs w:val="22"/>
        </w:rPr>
        <w:t xml:space="preserve"> para o desenvolvimento das competências requeridas, assegurando a plena compreensão e aplicabilidade da metodologia.</w:t>
      </w:r>
    </w:p>
    <w:p w14:paraId="199801DD" w14:textId="77777777" w:rsidR="00693695" w:rsidRPr="00AB757B" w:rsidRDefault="00693695" w:rsidP="0025296C">
      <w:pPr>
        <w:spacing w:line="276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Com essa solução, a Prefeitura busca não apenas capacitar sua equipe, mas também alinhar-se às diretrizes da Estratégia BIM BR do Governo Federal, promovendo modernização, eficiência, redução de custos e maior qualidade nos serviços de engenharia prestados à população.</w:t>
      </w:r>
    </w:p>
    <w:bookmarkEnd w:id="5"/>
    <w:p w14:paraId="4B725E9B" w14:textId="77777777" w:rsidR="00A3406A" w:rsidRPr="00AB757B" w:rsidRDefault="00A3406A" w:rsidP="0025296C">
      <w:pPr>
        <w:spacing w:line="276" w:lineRule="auto"/>
        <w:ind w:left="-1134"/>
        <w:rPr>
          <w:rFonts w:ascii="Arial" w:hAnsi="Arial" w:cs="Arial"/>
          <w:b/>
          <w:sz w:val="22"/>
          <w:szCs w:val="22"/>
        </w:rPr>
      </w:pPr>
    </w:p>
    <w:p w14:paraId="0CCF184A" w14:textId="1C910EB6" w:rsidR="009F6057" w:rsidRPr="00AB757B" w:rsidRDefault="009C1FB7" w:rsidP="00D11D54">
      <w:pPr>
        <w:spacing w:line="276" w:lineRule="auto"/>
        <w:ind w:left="-1134"/>
        <w:jc w:val="both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4 – REQUISITOS DA</w:t>
      </w:r>
      <w:r w:rsidR="00ED0864" w:rsidRPr="00AB757B">
        <w:rPr>
          <w:rFonts w:ascii="Arial" w:hAnsi="Arial" w:cs="Arial"/>
          <w:b/>
          <w:sz w:val="22"/>
          <w:szCs w:val="22"/>
        </w:rPr>
        <w:t xml:space="preserve"> CONTRATAÇÃO</w:t>
      </w:r>
      <w:r w:rsidR="00E34C03" w:rsidRPr="00AB757B">
        <w:rPr>
          <w:rFonts w:ascii="Arial" w:hAnsi="Arial" w:cs="Arial"/>
          <w:b/>
          <w:sz w:val="22"/>
          <w:szCs w:val="22"/>
        </w:rPr>
        <w:t>.</w:t>
      </w:r>
    </w:p>
    <w:p w14:paraId="51E1EBE7" w14:textId="77777777" w:rsidR="00DF272F" w:rsidRPr="00AB757B" w:rsidRDefault="00FA1F29" w:rsidP="00D11D54">
      <w:pPr>
        <w:pStyle w:val="PargrafodaLista"/>
        <w:numPr>
          <w:ilvl w:val="0"/>
          <w:numId w:val="30"/>
        </w:numPr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Capacidade Técnica</w:t>
      </w:r>
    </w:p>
    <w:p w14:paraId="6AF0B550" w14:textId="6323E225" w:rsidR="00FA1F29" w:rsidRPr="00AB757B" w:rsidRDefault="00FA1F29" w:rsidP="00D11D54">
      <w:pPr>
        <w:pStyle w:val="PargrafodaLista"/>
        <w:numPr>
          <w:ilvl w:val="0"/>
          <w:numId w:val="30"/>
        </w:numPr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A empresa contratada deverá comprovar experiência consolidada na área de capacitação em </w:t>
      </w:r>
      <w:r w:rsidRPr="00AB757B">
        <w:rPr>
          <w:rFonts w:ascii="Arial" w:hAnsi="Arial" w:cs="Arial"/>
          <w:sz w:val="22"/>
          <w:szCs w:val="22"/>
        </w:rPr>
        <w:t xml:space="preserve">Building </w:t>
      </w:r>
      <w:proofErr w:type="spellStart"/>
      <w:r w:rsidRPr="00AB757B">
        <w:rPr>
          <w:rFonts w:ascii="Arial" w:hAnsi="Arial" w:cs="Arial"/>
          <w:sz w:val="22"/>
          <w:szCs w:val="22"/>
        </w:rPr>
        <w:t>Information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757B">
        <w:rPr>
          <w:rFonts w:ascii="Arial" w:hAnsi="Arial" w:cs="Arial"/>
          <w:sz w:val="22"/>
          <w:szCs w:val="22"/>
        </w:rPr>
        <w:t>Modeling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(BIM), </w:t>
      </w:r>
      <w:r w:rsidRPr="00AB757B">
        <w:rPr>
          <w:rFonts w:ascii="Arial" w:hAnsi="Arial" w:cs="Arial"/>
          <w:bCs/>
          <w:sz w:val="22"/>
          <w:szCs w:val="22"/>
        </w:rPr>
        <w:t>apresentando portfólio de cursos realizados, qualificação dos instrutores, certificados de formação e comprovação de atuação em projetos de engenharia ou construção civil que utilizem a metodologia BIM.</w:t>
      </w:r>
    </w:p>
    <w:p w14:paraId="7352DD69" w14:textId="77777777" w:rsidR="00DF272F" w:rsidRPr="00AB757B" w:rsidRDefault="00FA1F29" w:rsidP="00D11D54">
      <w:pPr>
        <w:pStyle w:val="PargrafodaLista"/>
        <w:numPr>
          <w:ilvl w:val="0"/>
          <w:numId w:val="30"/>
        </w:numPr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Conformidade Normativa</w:t>
      </w:r>
    </w:p>
    <w:p w14:paraId="2F689F8C" w14:textId="4D050319" w:rsidR="00FA1F29" w:rsidRPr="00AB757B" w:rsidRDefault="00FA1F29" w:rsidP="00395277">
      <w:pPr>
        <w:pStyle w:val="PargrafodaLista"/>
        <w:numPr>
          <w:ilvl w:val="0"/>
          <w:numId w:val="30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O curso deverá estar em conformidade com a </w:t>
      </w:r>
      <w:r w:rsidRPr="00AB757B">
        <w:rPr>
          <w:rFonts w:ascii="Arial" w:hAnsi="Arial" w:cs="Arial"/>
          <w:b/>
          <w:bCs/>
          <w:sz w:val="22"/>
          <w:szCs w:val="22"/>
        </w:rPr>
        <w:t>Lei nº 14.133/2021</w:t>
      </w:r>
      <w:r w:rsidRPr="00AB757B">
        <w:rPr>
          <w:rFonts w:ascii="Arial" w:hAnsi="Arial" w:cs="Arial"/>
          <w:bCs/>
          <w:sz w:val="22"/>
          <w:szCs w:val="22"/>
        </w:rPr>
        <w:t xml:space="preserve"> (Lei de Licitações e Contratos Administrativos) e atender às diretrizes da </w:t>
      </w:r>
      <w:r w:rsidRPr="00AB757B">
        <w:rPr>
          <w:rFonts w:ascii="Arial" w:hAnsi="Arial" w:cs="Arial"/>
          <w:b/>
          <w:bCs/>
          <w:sz w:val="22"/>
          <w:szCs w:val="22"/>
        </w:rPr>
        <w:t>Estratégia BIM BR</w:t>
      </w:r>
      <w:r w:rsidRPr="00AB757B">
        <w:rPr>
          <w:rFonts w:ascii="Arial" w:hAnsi="Arial" w:cs="Arial"/>
          <w:bCs/>
          <w:sz w:val="22"/>
          <w:szCs w:val="22"/>
        </w:rPr>
        <w:t>, instituída pelo Governo Federal, além de observar normas técnicas aplicáveis ao setor de engenharia, arquitetura e construção civil.</w:t>
      </w:r>
    </w:p>
    <w:p w14:paraId="5BBD7D79" w14:textId="77777777" w:rsidR="00FA1F29" w:rsidRPr="00AB757B" w:rsidRDefault="00FA1F29" w:rsidP="00395277">
      <w:pPr>
        <w:pStyle w:val="PargrafodaLista"/>
        <w:numPr>
          <w:ilvl w:val="0"/>
          <w:numId w:val="3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Abrangência do Projeto</w:t>
      </w:r>
      <w:r w:rsidRPr="00AB757B">
        <w:rPr>
          <w:rFonts w:ascii="Arial" w:hAnsi="Arial" w:cs="Arial"/>
          <w:bCs/>
          <w:sz w:val="22"/>
          <w:szCs w:val="22"/>
        </w:rPr>
        <w:br/>
        <w:t>O curso deverá contemplar conteúdos teóricos e práticos, incluindo:</w:t>
      </w:r>
    </w:p>
    <w:p w14:paraId="0F836CF7" w14:textId="77777777" w:rsidR="00FA1F29" w:rsidRPr="00AB757B" w:rsidRDefault="00FA1F29" w:rsidP="00395277">
      <w:pPr>
        <w:numPr>
          <w:ilvl w:val="0"/>
          <w:numId w:val="4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Conceitos fundamentais do BIM;</w:t>
      </w:r>
    </w:p>
    <w:p w14:paraId="3FF809AF" w14:textId="77777777" w:rsidR="00FA1F29" w:rsidRPr="00AB757B" w:rsidRDefault="00FA1F29" w:rsidP="00395277">
      <w:pPr>
        <w:numPr>
          <w:ilvl w:val="0"/>
          <w:numId w:val="4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Softwares e ferramentas utilizados na elaboração de projetos;</w:t>
      </w:r>
    </w:p>
    <w:p w14:paraId="29986321" w14:textId="77777777" w:rsidR="00FA1F29" w:rsidRPr="00AB757B" w:rsidRDefault="00FA1F29" w:rsidP="00395277">
      <w:pPr>
        <w:numPr>
          <w:ilvl w:val="0"/>
          <w:numId w:val="4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Integração multidisciplinar entre áreas de engenharia e arquitetura;</w:t>
      </w:r>
    </w:p>
    <w:p w14:paraId="561FB9AF" w14:textId="77777777" w:rsidR="00FA1F29" w:rsidRPr="00AB757B" w:rsidRDefault="00FA1F29" w:rsidP="00395277">
      <w:pPr>
        <w:numPr>
          <w:ilvl w:val="0"/>
          <w:numId w:val="4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Gestão de projetos e obras públicas com BIM;</w:t>
      </w:r>
    </w:p>
    <w:p w14:paraId="1A236078" w14:textId="62362372" w:rsidR="00FA1F29" w:rsidRPr="00AB757B" w:rsidRDefault="00FA1F29" w:rsidP="00395277">
      <w:pPr>
        <w:numPr>
          <w:ilvl w:val="0"/>
          <w:numId w:val="4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Estudos de caso aplicáveis à realidade municipal.</w:t>
      </w:r>
    </w:p>
    <w:p w14:paraId="10732369" w14:textId="77777777" w:rsidR="00395277" w:rsidRPr="00AB757B" w:rsidRDefault="00FA1F29" w:rsidP="00395277">
      <w:pPr>
        <w:pStyle w:val="PargrafodaLista"/>
        <w:numPr>
          <w:ilvl w:val="0"/>
          <w:numId w:val="31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Prazo de Execução</w:t>
      </w:r>
    </w:p>
    <w:p w14:paraId="5A3892AA" w14:textId="2C222D71" w:rsidR="00FA1F29" w:rsidRPr="00AB757B" w:rsidRDefault="00FA1F29" w:rsidP="00395277">
      <w:pPr>
        <w:pStyle w:val="PargrafodaLista"/>
        <w:numPr>
          <w:ilvl w:val="0"/>
          <w:numId w:val="31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O curso deverá ser ministrado dentro do prazo máximo de </w:t>
      </w:r>
      <w:r w:rsidR="00B269EE" w:rsidRPr="00AB757B">
        <w:rPr>
          <w:rFonts w:ascii="Arial" w:hAnsi="Arial" w:cs="Arial"/>
          <w:bCs/>
          <w:sz w:val="22"/>
          <w:szCs w:val="22"/>
        </w:rPr>
        <w:t>6</w:t>
      </w:r>
      <w:r w:rsidRPr="00AB757B">
        <w:rPr>
          <w:rFonts w:ascii="Arial" w:hAnsi="Arial" w:cs="Arial"/>
          <w:bCs/>
          <w:sz w:val="22"/>
          <w:szCs w:val="22"/>
        </w:rPr>
        <w:t xml:space="preserve"> </w:t>
      </w:r>
      <w:r w:rsidR="00B269EE" w:rsidRPr="00AB757B">
        <w:rPr>
          <w:rFonts w:ascii="Arial" w:hAnsi="Arial" w:cs="Arial"/>
          <w:bCs/>
          <w:sz w:val="22"/>
          <w:szCs w:val="22"/>
        </w:rPr>
        <w:t>(seis</w:t>
      </w:r>
      <w:r w:rsidRPr="00AB757B">
        <w:rPr>
          <w:rFonts w:ascii="Arial" w:hAnsi="Arial" w:cs="Arial"/>
          <w:bCs/>
          <w:sz w:val="22"/>
          <w:szCs w:val="22"/>
        </w:rPr>
        <w:t xml:space="preserve">) </w:t>
      </w:r>
      <w:r w:rsidR="00B269EE" w:rsidRPr="00AB757B">
        <w:rPr>
          <w:rFonts w:ascii="Arial" w:hAnsi="Arial" w:cs="Arial"/>
          <w:bCs/>
          <w:sz w:val="22"/>
          <w:szCs w:val="22"/>
        </w:rPr>
        <w:t>meses</w:t>
      </w:r>
      <w:r w:rsidRPr="00AB757B">
        <w:rPr>
          <w:rFonts w:ascii="Arial" w:hAnsi="Arial" w:cs="Arial"/>
          <w:bCs/>
          <w:sz w:val="22"/>
          <w:szCs w:val="22"/>
        </w:rPr>
        <w:t xml:space="preserve"> após a assinatura do contrato, </w:t>
      </w:r>
      <w:r w:rsidR="00A31588" w:rsidRPr="00AB757B">
        <w:rPr>
          <w:rFonts w:ascii="Arial" w:hAnsi="Arial" w:cs="Arial"/>
          <w:bCs/>
          <w:sz w:val="22"/>
          <w:szCs w:val="22"/>
        </w:rPr>
        <w:t xml:space="preserve">sendo realizado presencialmente </w:t>
      </w:r>
      <w:r w:rsidRPr="00AB757B">
        <w:rPr>
          <w:rFonts w:ascii="Arial" w:hAnsi="Arial" w:cs="Arial"/>
          <w:bCs/>
          <w:sz w:val="22"/>
          <w:szCs w:val="22"/>
        </w:rPr>
        <w:t>conforme a viabilidade e a necessidade da administração.</w:t>
      </w:r>
    </w:p>
    <w:p w14:paraId="51482EB3" w14:textId="77777777" w:rsidR="00395277" w:rsidRPr="00AB757B" w:rsidRDefault="00FA1F29" w:rsidP="00395277">
      <w:pPr>
        <w:pStyle w:val="PargrafodaLista"/>
        <w:numPr>
          <w:ilvl w:val="0"/>
          <w:numId w:val="31"/>
        </w:numPr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lastRenderedPageBreak/>
        <w:t>Documentação Técnica</w:t>
      </w:r>
    </w:p>
    <w:p w14:paraId="475F7101" w14:textId="593475E6" w:rsidR="00FA1F29" w:rsidRPr="00AB757B" w:rsidRDefault="00FA1F29" w:rsidP="00395277">
      <w:pPr>
        <w:pStyle w:val="PargrafodaLista"/>
        <w:numPr>
          <w:ilvl w:val="0"/>
          <w:numId w:val="31"/>
        </w:numPr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A empresa contratada deverá fornecer todo o material didático necessário, incluindo apostilas, manuais, slides</w:t>
      </w:r>
      <w:r w:rsidR="00C76E24" w:rsidRPr="00AB757B">
        <w:rPr>
          <w:rFonts w:ascii="Arial" w:hAnsi="Arial" w:cs="Arial"/>
          <w:bCs/>
          <w:sz w:val="22"/>
          <w:szCs w:val="22"/>
        </w:rPr>
        <w:t xml:space="preserve"> </w:t>
      </w:r>
      <w:r w:rsidRPr="00AB757B">
        <w:rPr>
          <w:rFonts w:ascii="Arial" w:hAnsi="Arial" w:cs="Arial"/>
          <w:bCs/>
          <w:sz w:val="22"/>
          <w:szCs w:val="22"/>
        </w:rPr>
        <w:t>e certificados de conclusão para os participantes. Toda a documentação deverá ser compatível com os objetivos do curso e permitir a avaliação efetiva da capacitação.</w:t>
      </w:r>
    </w:p>
    <w:p w14:paraId="593195E9" w14:textId="77777777" w:rsidR="00395277" w:rsidRPr="00AB757B" w:rsidRDefault="00FA1F29" w:rsidP="00395277">
      <w:pPr>
        <w:pStyle w:val="PargrafodaLista"/>
        <w:numPr>
          <w:ilvl w:val="0"/>
          <w:numId w:val="31"/>
        </w:numPr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bookmarkStart w:id="6" w:name="_Hlk208922642"/>
      <w:r w:rsidRPr="00AB757B">
        <w:rPr>
          <w:rFonts w:ascii="Arial" w:hAnsi="Arial" w:cs="Arial"/>
          <w:b/>
          <w:bCs/>
          <w:sz w:val="22"/>
          <w:szCs w:val="22"/>
        </w:rPr>
        <w:t>Compatibilidade Orçamentária</w:t>
      </w:r>
    </w:p>
    <w:p w14:paraId="337F06C2" w14:textId="5E5102A1" w:rsidR="00FA1F29" w:rsidRPr="00AB757B" w:rsidRDefault="00FA1F29" w:rsidP="00395277">
      <w:pPr>
        <w:pStyle w:val="PargrafodaLista"/>
        <w:numPr>
          <w:ilvl w:val="0"/>
          <w:numId w:val="31"/>
        </w:numPr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O valor estimado da contratação deverá estar compatível com os preços praticados no mercado para cursos especializados em BIM, considerando o porte da empresa, a qualificação técnica, a carga horária, os materiais fornecidos e a metodologia aplicada, garantindo economicidade e eficiência na utilização dos recursos públicos.</w:t>
      </w:r>
    </w:p>
    <w:bookmarkEnd w:id="6"/>
    <w:p w14:paraId="10AD8FF3" w14:textId="77777777" w:rsidR="00990D75" w:rsidRPr="00AB757B" w:rsidRDefault="00990D75" w:rsidP="00395277">
      <w:pPr>
        <w:spacing w:line="276" w:lineRule="auto"/>
        <w:ind w:left="-1134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7EAB34D2" w14:textId="76551E6A" w:rsidR="00C04D98" w:rsidRPr="00AB757B" w:rsidRDefault="009C1FB7" w:rsidP="00395277">
      <w:pPr>
        <w:spacing w:line="276" w:lineRule="auto"/>
        <w:ind w:left="-113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5 – MODELO DE EXECUÇÃO DO OBJETO</w:t>
      </w:r>
      <w:r w:rsidR="00254E07" w:rsidRPr="00AB757B">
        <w:rPr>
          <w:rFonts w:ascii="Arial" w:hAnsi="Arial" w:cs="Arial"/>
          <w:b/>
          <w:sz w:val="22"/>
          <w:szCs w:val="22"/>
        </w:rPr>
        <w:t xml:space="preserve"> </w:t>
      </w:r>
    </w:p>
    <w:p w14:paraId="0F0FF940" w14:textId="77777777" w:rsidR="006D721D" w:rsidRPr="00AB757B" w:rsidRDefault="006D721D" w:rsidP="00395277">
      <w:pPr>
        <w:tabs>
          <w:tab w:val="left" w:pos="-851"/>
        </w:tabs>
        <w:spacing w:line="276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A execução do objeto ocorrerá mediante a </w:t>
      </w:r>
      <w:r w:rsidRPr="00AB757B">
        <w:rPr>
          <w:rFonts w:ascii="Arial" w:hAnsi="Arial" w:cs="Arial"/>
          <w:sz w:val="22"/>
          <w:szCs w:val="22"/>
        </w:rPr>
        <w:t xml:space="preserve">prestação de serviços de capacitação profissional em Building </w:t>
      </w:r>
      <w:proofErr w:type="spellStart"/>
      <w:r w:rsidRPr="00AB757B">
        <w:rPr>
          <w:rFonts w:ascii="Arial" w:hAnsi="Arial" w:cs="Arial"/>
          <w:sz w:val="22"/>
          <w:szCs w:val="22"/>
        </w:rPr>
        <w:t>Information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757B">
        <w:rPr>
          <w:rFonts w:ascii="Arial" w:hAnsi="Arial" w:cs="Arial"/>
          <w:sz w:val="22"/>
          <w:szCs w:val="22"/>
        </w:rPr>
        <w:t>Modeling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(BIM),</w:t>
      </w:r>
      <w:r w:rsidRPr="00AB757B">
        <w:rPr>
          <w:rFonts w:ascii="Arial" w:hAnsi="Arial" w:cs="Arial"/>
          <w:bCs/>
          <w:sz w:val="22"/>
          <w:szCs w:val="22"/>
        </w:rPr>
        <w:t xml:space="preserve"> a ser realizada por empresa especializada, conforme as condições abaixo:</w:t>
      </w:r>
    </w:p>
    <w:p w14:paraId="72D9BF0C" w14:textId="77777777" w:rsidR="006D721D" w:rsidRPr="00AB757B" w:rsidRDefault="006D721D" w:rsidP="00395277">
      <w:pPr>
        <w:pStyle w:val="PargrafodaLista"/>
        <w:numPr>
          <w:ilvl w:val="0"/>
          <w:numId w:val="29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Planejamento Inicial</w:t>
      </w:r>
    </w:p>
    <w:p w14:paraId="26833568" w14:textId="1F413A6F" w:rsidR="006D721D" w:rsidRPr="00AB757B" w:rsidRDefault="006D721D" w:rsidP="00395277">
      <w:pPr>
        <w:numPr>
          <w:ilvl w:val="0"/>
          <w:numId w:val="7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Reunião entre a contratada e a equipe da Prefeitura para alinhamento de cronograma</w:t>
      </w:r>
      <w:r w:rsidR="00E206B4" w:rsidRPr="00AB757B">
        <w:rPr>
          <w:rFonts w:ascii="Arial" w:hAnsi="Arial" w:cs="Arial"/>
          <w:bCs/>
          <w:sz w:val="22"/>
          <w:szCs w:val="22"/>
        </w:rPr>
        <w:t xml:space="preserve"> e didática.</w:t>
      </w:r>
    </w:p>
    <w:p w14:paraId="12A4AEFA" w14:textId="77777777" w:rsidR="006D721D" w:rsidRPr="00AB757B" w:rsidRDefault="006D721D" w:rsidP="00395277">
      <w:pPr>
        <w:numPr>
          <w:ilvl w:val="0"/>
          <w:numId w:val="7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Entrega do plano pedagógico detalhado, contendo carga horária, módulos, conteúdo programático e metodologia de ensino.</w:t>
      </w:r>
    </w:p>
    <w:p w14:paraId="52D95847" w14:textId="77777777" w:rsidR="006D721D" w:rsidRPr="00AB757B" w:rsidRDefault="006D721D" w:rsidP="00395277">
      <w:pPr>
        <w:pStyle w:val="PargrafodaLista"/>
        <w:numPr>
          <w:ilvl w:val="0"/>
          <w:numId w:val="29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Execução do Curso</w:t>
      </w:r>
    </w:p>
    <w:p w14:paraId="771C831E" w14:textId="7C8BF039" w:rsidR="006D721D" w:rsidRPr="00AB757B" w:rsidRDefault="006D721D" w:rsidP="00395277">
      <w:pPr>
        <w:numPr>
          <w:ilvl w:val="0"/>
          <w:numId w:val="9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Realização das aulas conforme cronograma previamente aprovado, </w:t>
      </w:r>
      <w:r w:rsidR="007814B2" w:rsidRPr="00AB757B">
        <w:rPr>
          <w:rFonts w:ascii="Arial" w:hAnsi="Arial" w:cs="Arial"/>
          <w:bCs/>
          <w:sz w:val="22"/>
          <w:szCs w:val="22"/>
        </w:rPr>
        <w:t>de 60h</w:t>
      </w:r>
      <w:r w:rsidR="00C76E24" w:rsidRPr="00AB757B">
        <w:rPr>
          <w:rFonts w:ascii="Arial" w:hAnsi="Arial" w:cs="Arial"/>
          <w:bCs/>
          <w:sz w:val="22"/>
          <w:szCs w:val="22"/>
        </w:rPr>
        <w:t xml:space="preserve"> presenciais (aulas de 4, 6 ou 8 horas, de acordo com cronograma a ser definido)</w:t>
      </w:r>
      <w:r w:rsidR="007814B2" w:rsidRPr="00AB757B">
        <w:rPr>
          <w:rFonts w:ascii="Arial" w:hAnsi="Arial" w:cs="Arial"/>
          <w:bCs/>
          <w:sz w:val="22"/>
          <w:szCs w:val="22"/>
        </w:rPr>
        <w:t xml:space="preserve"> + 60h</w:t>
      </w:r>
      <w:r w:rsidR="00C76E24" w:rsidRPr="00AB757B">
        <w:rPr>
          <w:rFonts w:ascii="Arial" w:hAnsi="Arial" w:cs="Arial"/>
          <w:bCs/>
          <w:sz w:val="22"/>
          <w:szCs w:val="22"/>
        </w:rPr>
        <w:t xml:space="preserve"> (aulas gravadas com acesso liberado durante o </w:t>
      </w:r>
      <w:r w:rsidR="00DF0361" w:rsidRPr="00AB757B">
        <w:rPr>
          <w:rFonts w:ascii="Arial" w:hAnsi="Arial" w:cs="Arial"/>
          <w:bCs/>
          <w:sz w:val="22"/>
          <w:szCs w:val="22"/>
        </w:rPr>
        <w:t>período</w:t>
      </w:r>
      <w:r w:rsidR="00C76E24" w:rsidRPr="00AB757B">
        <w:rPr>
          <w:rFonts w:ascii="Arial" w:hAnsi="Arial" w:cs="Arial"/>
          <w:bCs/>
          <w:sz w:val="22"/>
          <w:szCs w:val="22"/>
        </w:rPr>
        <w:t xml:space="preserve"> do treinamento).</w:t>
      </w:r>
    </w:p>
    <w:p w14:paraId="1BDF023F" w14:textId="77777777" w:rsidR="006D721D" w:rsidRPr="00AB757B" w:rsidRDefault="006D721D" w:rsidP="00395277">
      <w:pPr>
        <w:numPr>
          <w:ilvl w:val="0"/>
          <w:numId w:val="9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Utilização de metodologias teórico-práticas, com apresentação de conceitos fundamentais, demonstrações em softwares específicos e aplicação em estudos de caso.</w:t>
      </w:r>
    </w:p>
    <w:p w14:paraId="5565F78A" w14:textId="77777777" w:rsidR="006D721D" w:rsidRPr="00AB757B" w:rsidRDefault="006D721D" w:rsidP="00395277">
      <w:pPr>
        <w:numPr>
          <w:ilvl w:val="0"/>
          <w:numId w:val="9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Disponibilização de materiais didáticos (digitais e/ou impressos), bem como suporte técnico aos participantes durante o curso.</w:t>
      </w:r>
    </w:p>
    <w:p w14:paraId="43D63C01" w14:textId="77777777" w:rsidR="006D721D" w:rsidRPr="00AB757B" w:rsidRDefault="006D721D" w:rsidP="00395277">
      <w:pPr>
        <w:pStyle w:val="PargrafodaLista"/>
        <w:numPr>
          <w:ilvl w:val="0"/>
          <w:numId w:val="29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Acompanhamento e Fiscalização</w:t>
      </w:r>
    </w:p>
    <w:p w14:paraId="0CC8C829" w14:textId="77777777" w:rsidR="006D721D" w:rsidRPr="00AB757B" w:rsidRDefault="006D721D" w:rsidP="00395277">
      <w:pPr>
        <w:numPr>
          <w:ilvl w:val="0"/>
          <w:numId w:val="11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O acompanhamento da execução será realizado por servidor designado pela Prefeitura, responsável por fiscalizar a assiduidade, a qualidade do conteúdo ministrado e o cumprimento das cláusulas contratuais.</w:t>
      </w:r>
    </w:p>
    <w:p w14:paraId="0DB37F8D" w14:textId="77777777" w:rsidR="006D721D" w:rsidRPr="00AB757B" w:rsidRDefault="006D721D" w:rsidP="00395277">
      <w:pPr>
        <w:numPr>
          <w:ilvl w:val="0"/>
          <w:numId w:val="11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A contratada deverá apresentar relatórios de andamento das atividades, sempre que solicitado.</w:t>
      </w:r>
    </w:p>
    <w:p w14:paraId="3A30EF9B" w14:textId="77777777" w:rsidR="006D721D" w:rsidRPr="00AB757B" w:rsidRDefault="006D721D" w:rsidP="00395277">
      <w:pPr>
        <w:pStyle w:val="PargrafodaLista"/>
        <w:numPr>
          <w:ilvl w:val="0"/>
          <w:numId w:val="29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Conclusão do Curso</w:t>
      </w:r>
    </w:p>
    <w:p w14:paraId="0264EDAC" w14:textId="77777777" w:rsidR="006D721D" w:rsidRPr="00AB757B" w:rsidRDefault="006D721D" w:rsidP="00395277">
      <w:pPr>
        <w:numPr>
          <w:ilvl w:val="0"/>
          <w:numId w:val="13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Ao término da capacitação, a empresa deverá entregar relatório final contendo a descrição das atividades realizadas, lista de presença dos participantes e avaliação de desempenho.</w:t>
      </w:r>
    </w:p>
    <w:p w14:paraId="2DD26567" w14:textId="1F16CEE0" w:rsidR="000E064B" w:rsidRPr="00AB757B" w:rsidRDefault="006D721D" w:rsidP="00395277">
      <w:pPr>
        <w:numPr>
          <w:ilvl w:val="0"/>
          <w:numId w:val="13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Deverão ser emitidos </w:t>
      </w:r>
      <w:r w:rsidRPr="00AB757B">
        <w:rPr>
          <w:rFonts w:ascii="Arial" w:hAnsi="Arial" w:cs="Arial"/>
          <w:sz w:val="22"/>
          <w:szCs w:val="22"/>
        </w:rPr>
        <w:t>certificados de conclusão</w:t>
      </w:r>
      <w:r w:rsidRPr="00AB757B">
        <w:rPr>
          <w:rFonts w:ascii="Arial" w:hAnsi="Arial" w:cs="Arial"/>
          <w:bCs/>
          <w:sz w:val="22"/>
          <w:szCs w:val="22"/>
        </w:rPr>
        <w:t xml:space="preserve"> individuais para os participantes que cumprirem os requisitos de frequência e aproveitamento.</w:t>
      </w:r>
    </w:p>
    <w:p w14:paraId="62FD1433" w14:textId="4A54B02F" w:rsidR="006D721D" w:rsidRPr="00AB757B" w:rsidRDefault="006D721D" w:rsidP="00395277">
      <w:pPr>
        <w:pStyle w:val="PargrafodaLista"/>
        <w:numPr>
          <w:ilvl w:val="0"/>
          <w:numId w:val="29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Prazos</w:t>
      </w:r>
    </w:p>
    <w:p w14:paraId="21FCC810" w14:textId="3841EF8A" w:rsidR="006D721D" w:rsidRPr="00AB757B" w:rsidRDefault="006D721D" w:rsidP="00395277">
      <w:pPr>
        <w:numPr>
          <w:ilvl w:val="0"/>
          <w:numId w:val="15"/>
        </w:numPr>
        <w:tabs>
          <w:tab w:val="left" w:pos="-851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O curso deverá ser concluído no prazo máximo de</w:t>
      </w:r>
      <w:r w:rsidR="00B269EE" w:rsidRPr="00AB757B">
        <w:rPr>
          <w:rFonts w:ascii="Arial" w:hAnsi="Arial" w:cs="Arial"/>
          <w:bCs/>
          <w:sz w:val="22"/>
          <w:szCs w:val="22"/>
        </w:rPr>
        <w:t xml:space="preserve"> 6</w:t>
      </w:r>
      <w:r w:rsidRPr="00AB757B">
        <w:rPr>
          <w:rFonts w:ascii="Arial" w:hAnsi="Arial" w:cs="Arial"/>
          <w:b/>
          <w:bCs/>
          <w:sz w:val="22"/>
          <w:szCs w:val="22"/>
        </w:rPr>
        <w:t xml:space="preserve"> </w:t>
      </w:r>
      <w:r w:rsidRPr="00AB757B">
        <w:rPr>
          <w:rFonts w:ascii="Arial" w:hAnsi="Arial" w:cs="Arial"/>
          <w:sz w:val="22"/>
          <w:szCs w:val="22"/>
        </w:rPr>
        <w:t>(</w:t>
      </w:r>
      <w:r w:rsidR="00B269EE" w:rsidRPr="00AB757B">
        <w:rPr>
          <w:rFonts w:ascii="Arial" w:hAnsi="Arial" w:cs="Arial"/>
          <w:sz w:val="22"/>
          <w:szCs w:val="22"/>
        </w:rPr>
        <w:t>seis</w:t>
      </w:r>
      <w:r w:rsidRPr="00AB757B">
        <w:rPr>
          <w:rFonts w:ascii="Arial" w:hAnsi="Arial" w:cs="Arial"/>
          <w:sz w:val="22"/>
          <w:szCs w:val="22"/>
        </w:rPr>
        <w:t xml:space="preserve">) </w:t>
      </w:r>
      <w:r w:rsidR="00B269EE" w:rsidRPr="00AB757B">
        <w:rPr>
          <w:rFonts w:ascii="Arial" w:hAnsi="Arial" w:cs="Arial"/>
          <w:sz w:val="22"/>
          <w:szCs w:val="22"/>
        </w:rPr>
        <w:t>meses</w:t>
      </w:r>
      <w:r w:rsidRPr="00AB757B">
        <w:rPr>
          <w:rFonts w:ascii="Arial" w:hAnsi="Arial" w:cs="Arial"/>
          <w:bCs/>
          <w:sz w:val="22"/>
          <w:szCs w:val="22"/>
        </w:rPr>
        <w:t xml:space="preserve"> a contar da assinatura do contrato.</w:t>
      </w:r>
    </w:p>
    <w:p w14:paraId="7993D7FD" w14:textId="77777777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left" w:pos="-851"/>
          <w:tab w:val="num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Caso haja necessidade de ajustes ou prorrogação justificada, deverão ser previamente autorizados pela administração.</w:t>
      </w:r>
    </w:p>
    <w:p w14:paraId="7AA1B59B" w14:textId="77777777" w:rsidR="00515764" w:rsidRPr="00AB757B" w:rsidRDefault="00515764" w:rsidP="006740CD">
      <w:pPr>
        <w:tabs>
          <w:tab w:val="num" w:pos="-709"/>
        </w:tabs>
        <w:spacing w:line="276" w:lineRule="auto"/>
        <w:ind w:left="-1134"/>
        <w:rPr>
          <w:rFonts w:ascii="Arial" w:hAnsi="Arial" w:cs="Arial"/>
          <w:b/>
          <w:bCs/>
          <w:sz w:val="22"/>
          <w:szCs w:val="22"/>
        </w:rPr>
      </w:pPr>
    </w:p>
    <w:p w14:paraId="252E0800" w14:textId="7DE5F981" w:rsidR="006D721D" w:rsidRPr="00AB757B" w:rsidRDefault="006D721D" w:rsidP="006740CD">
      <w:pPr>
        <w:pStyle w:val="PargrafodaLista"/>
        <w:numPr>
          <w:ilvl w:val="0"/>
          <w:numId w:val="29"/>
        </w:numPr>
        <w:tabs>
          <w:tab w:val="num" w:pos="-709"/>
        </w:tabs>
        <w:spacing w:line="276" w:lineRule="auto"/>
        <w:ind w:left="-1134" w:firstLine="0"/>
        <w:rPr>
          <w:rFonts w:ascii="Arial" w:hAnsi="Arial" w:cs="Arial"/>
          <w:b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Obrigações da Contratada</w:t>
      </w:r>
    </w:p>
    <w:p w14:paraId="71F5ACEE" w14:textId="77777777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Ministrar o curso de </w:t>
      </w:r>
      <w:r w:rsidRPr="00AB757B">
        <w:rPr>
          <w:rFonts w:ascii="Arial" w:hAnsi="Arial" w:cs="Arial"/>
          <w:b/>
          <w:bCs/>
          <w:sz w:val="22"/>
          <w:szCs w:val="22"/>
        </w:rPr>
        <w:t xml:space="preserve">Building </w:t>
      </w:r>
      <w:proofErr w:type="spellStart"/>
      <w:r w:rsidRPr="00AB757B">
        <w:rPr>
          <w:rFonts w:ascii="Arial" w:hAnsi="Arial" w:cs="Arial"/>
          <w:b/>
          <w:bCs/>
          <w:sz w:val="22"/>
          <w:szCs w:val="22"/>
        </w:rPr>
        <w:t>Information</w:t>
      </w:r>
      <w:proofErr w:type="spellEnd"/>
      <w:r w:rsidRPr="00AB757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AB757B">
        <w:rPr>
          <w:rFonts w:ascii="Arial" w:hAnsi="Arial" w:cs="Arial"/>
          <w:b/>
          <w:bCs/>
          <w:sz w:val="22"/>
          <w:szCs w:val="22"/>
        </w:rPr>
        <w:t>Modeling</w:t>
      </w:r>
      <w:proofErr w:type="spellEnd"/>
      <w:r w:rsidRPr="00AB757B">
        <w:rPr>
          <w:rFonts w:ascii="Arial" w:hAnsi="Arial" w:cs="Arial"/>
          <w:b/>
          <w:bCs/>
          <w:sz w:val="22"/>
          <w:szCs w:val="22"/>
        </w:rPr>
        <w:t xml:space="preserve"> (BIM)</w:t>
      </w:r>
      <w:r w:rsidRPr="00AB757B">
        <w:rPr>
          <w:rFonts w:ascii="Arial" w:hAnsi="Arial" w:cs="Arial"/>
          <w:bCs/>
          <w:sz w:val="22"/>
          <w:szCs w:val="22"/>
        </w:rPr>
        <w:t xml:space="preserve"> conforme o cronograma e o conteúdo programático </w:t>
      </w:r>
      <w:bookmarkStart w:id="7" w:name="_Hlk213108205"/>
      <w:r w:rsidRPr="00AB757B">
        <w:rPr>
          <w:rFonts w:ascii="Arial" w:hAnsi="Arial" w:cs="Arial"/>
          <w:bCs/>
          <w:sz w:val="22"/>
          <w:szCs w:val="22"/>
        </w:rPr>
        <w:t>aprovados pela Prefeitura</w:t>
      </w:r>
      <w:bookmarkEnd w:id="7"/>
      <w:r w:rsidRPr="00AB757B">
        <w:rPr>
          <w:rFonts w:ascii="Arial" w:hAnsi="Arial" w:cs="Arial"/>
          <w:bCs/>
          <w:sz w:val="22"/>
          <w:szCs w:val="22"/>
        </w:rPr>
        <w:t>.</w:t>
      </w:r>
    </w:p>
    <w:p w14:paraId="78F82ADB" w14:textId="77777777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Disponibilizar instrutores qualificados, com experiência comprovada em BIM e na capacitação de profissionais da área de engenharia e arquitetura.</w:t>
      </w:r>
    </w:p>
    <w:p w14:paraId="63911243" w14:textId="77777777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proofErr w:type="spellStart"/>
      <w:r w:rsidRPr="00AB757B">
        <w:rPr>
          <w:rFonts w:ascii="Arial" w:hAnsi="Arial" w:cs="Arial"/>
          <w:bCs/>
          <w:sz w:val="22"/>
          <w:szCs w:val="22"/>
        </w:rPr>
        <w:lastRenderedPageBreak/>
        <w:t>Fornecer</w:t>
      </w:r>
      <w:proofErr w:type="spellEnd"/>
      <w:r w:rsidRPr="00AB757B">
        <w:rPr>
          <w:rFonts w:ascii="Arial" w:hAnsi="Arial" w:cs="Arial"/>
          <w:bCs/>
          <w:sz w:val="22"/>
          <w:szCs w:val="22"/>
        </w:rPr>
        <w:t xml:space="preserve"> todo o material didático necessário, em meio físico ou digital, além de softwares de demonstração ou licenças temporárias, caso aplicável.</w:t>
      </w:r>
    </w:p>
    <w:p w14:paraId="4F76742C" w14:textId="77777777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Emitir </w:t>
      </w:r>
      <w:r w:rsidRPr="00AB757B">
        <w:rPr>
          <w:rFonts w:ascii="Arial" w:hAnsi="Arial" w:cs="Arial"/>
          <w:sz w:val="22"/>
          <w:szCs w:val="22"/>
        </w:rPr>
        <w:t>certificados de conclusão</w:t>
      </w:r>
      <w:r w:rsidRPr="00AB757B">
        <w:rPr>
          <w:rFonts w:ascii="Arial" w:hAnsi="Arial" w:cs="Arial"/>
          <w:bCs/>
          <w:sz w:val="22"/>
          <w:szCs w:val="22"/>
        </w:rPr>
        <w:t xml:space="preserve"> para os participantes que atenderem aos requisitos de frequência e aproveitamento.</w:t>
      </w:r>
    </w:p>
    <w:p w14:paraId="0E53A20A" w14:textId="77777777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Manter comunicação constante com o fiscal do contrato, informando eventuais intercorrências ou ajustes necessários no desenvolvimento do curso.</w:t>
      </w:r>
    </w:p>
    <w:p w14:paraId="397C1C3F" w14:textId="77777777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Garantir a qualidade do conteúdo ministrado, assegurando que os objetivos de capacitação sejam plenamente alcançados.</w:t>
      </w:r>
    </w:p>
    <w:p w14:paraId="498E948E" w14:textId="77777777" w:rsidR="00515764" w:rsidRPr="00AB757B" w:rsidRDefault="00515764" w:rsidP="006740CD">
      <w:pPr>
        <w:tabs>
          <w:tab w:val="num" w:pos="-709"/>
        </w:tabs>
        <w:spacing w:line="276" w:lineRule="auto"/>
        <w:ind w:left="-1134"/>
        <w:rPr>
          <w:rFonts w:ascii="Arial" w:hAnsi="Arial" w:cs="Arial"/>
          <w:b/>
          <w:bCs/>
          <w:sz w:val="22"/>
          <w:szCs w:val="22"/>
        </w:rPr>
      </w:pPr>
    </w:p>
    <w:p w14:paraId="695462B8" w14:textId="729E9A33" w:rsidR="006D721D" w:rsidRPr="00AB757B" w:rsidRDefault="006D721D" w:rsidP="006740CD">
      <w:pPr>
        <w:pStyle w:val="PargrafodaLista"/>
        <w:numPr>
          <w:ilvl w:val="0"/>
          <w:numId w:val="29"/>
        </w:numPr>
        <w:tabs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Obrigações da Contratante (Prefeitura)</w:t>
      </w:r>
    </w:p>
    <w:p w14:paraId="655C11C5" w14:textId="000B3FBD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Disponibilizar espaço físico adequado, com infraestrutura compatível (computadores, internet, projetor,</w:t>
      </w:r>
      <w:r w:rsidR="00301B03" w:rsidRPr="00AB757B">
        <w:rPr>
          <w:rFonts w:ascii="Arial" w:hAnsi="Arial" w:cs="Arial"/>
          <w:bCs/>
          <w:sz w:val="22"/>
          <w:szCs w:val="22"/>
        </w:rPr>
        <w:t xml:space="preserve"> </w:t>
      </w:r>
      <w:r w:rsidR="00415466" w:rsidRPr="00AB757B">
        <w:rPr>
          <w:rFonts w:ascii="Arial" w:hAnsi="Arial" w:cs="Arial"/>
          <w:bCs/>
          <w:sz w:val="22"/>
          <w:szCs w:val="22"/>
        </w:rPr>
        <w:t xml:space="preserve">softwares </w:t>
      </w:r>
      <w:proofErr w:type="spellStart"/>
      <w:r w:rsidR="00415466" w:rsidRPr="00AB757B">
        <w:rPr>
          <w:rFonts w:ascii="Arial" w:hAnsi="Arial" w:cs="Arial"/>
          <w:bCs/>
          <w:sz w:val="22"/>
          <w:szCs w:val="22"/>
        </w:rPr>
        <w:t>Revit</w:t>
      </w:r>
      <w:proofErr w:type="spellEnd"/>
      <w:r w:rsidR="00415466" w:rsidRPr="00AB757B">
        <w:rPr>
          <w:rFonts w:ascii="Arial" w:hAnsi="Arial" w:cs="Arial"/>
          <w:bCs/>
          <w:sz w:val="22"/>
          <w:szCs w:val="22"/>
        </w:rPr>
        <w:t xml:space="preserve"> 2025</w:t>
      </w:r>
      <w:r w:rsidRPr="00AB757B">
        <w:rPr>
          <w:rFonts w:ascii="Arial" w:hAnsi="Arial" w:cs="Arial"/>
          <w:bCs/>
          <w:sz w:val="22"/>
          <w:szCs w:val="22"/>
        </w:rPr>
        <w:t>).</w:t>
      </w:r>
    </w:p>
    <w:p w14:paraId="1822A61C" w14:textId="77777777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Designar servidor responsável pela </w:t>
      </w:r>
      <w:r w:rsidRPr="00AB757B">
        <w:rPr>
          <w:rFonts w:ascii="Arial" w:hAnsi="Arial" w:cs="Arial"/>
          <w:sz w:val="22"/>
          <w:szCs w:val="22"/>
        </w:rPr>
        <w:t xml:space="preserve">fiscalização e acompanhamento da execução do contrato, </w:t>
      </w:r>
      <w:r w:rsidRPr="00AB757B">
        <w:rPr>
          <w:rFonts w:ascii="Arial" w:hAnsi="Arial" w:cs="Arial"/>
          <w:bCs/>
          <w:sz w:val="22"/>
          <w:szCs w:val="22"/>
        </w:rPr>
        <w:t>verificando o cumprimento das cláusulas estabelecidas.</w:t>
      </w:r>
    </w:p>
    <w:p w14:paraId="044B3719" w14:textId="77777777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Providenciar o suporte administrativo necessário para a realização do curso, incluindo comunicação com os participantes e organização de turmas.</w:t>
      </w:r>
    </w:p>
    <w:p w14:paraId="548D7307" w14:textId="77777777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Efetuar os pagamentos devidos à contratada, em conformidade com os prazos e condições estabelecidos no contrato.</w:t>
      </w:r>
    </w:p>
    <w:p w14:paraId="05C6D5AB" w14:textId="645FC1F4" w:rsidR="006D721D" w:rsidRPr="00AB757B" w:rsidRDefault="006D721D" w:rsidP="006740CD">
      <w:pPr>
        <w:numPr>
          <w:ilvl w:val="0"/>
          <w:numId w:val="15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bookmarkStart w:id="8" w:name="_Hlk213108627"/>
      <w:r w:rsidRPr="00AB757B">
        <w:rPr>
          <w:rFonts w:ascii="Arial" w:hAnsi="Arial" w:cs="Arial"/>
          <w:bCs/>
          <w:sz w:val="22"/>
          <w:szCs w:val="22"/>
        </w:rPr>
        <w:t>Garantir a participação dos servidores indicados, de forma a viabilizar o alcance dos objetivos da capacitação.</w:t>
      </w:r>
    </w:p>
    <w:bookmarkEnd w:id="8"/>
    <w:p w14:paraId="21B77176" w14:textId="56477219" w:rsidR="00356764" w:rsidRPr="00AB757B" w:rsidRDefault="00356764" w:rsidP="006740CD">
      <w:pPr>
        <w:tabs>
          <w:tab w:val="num" w:pos="-709"/>
        </w:tabs>
        <w:spacing w:line="276" w:lineRule="auto"/>
        <w:ind w:left="-1134"/>
        <w:rPr>
          <w:rFonts w:ascii="Arial" w:hAnsi="Arial" w:cs="Arial"/>
          <w:bCs/>
          <w:sz w:val="22"/>
          <w:szCs w:val="22"/>
        </w:rPr>
      </w:pPr>
    </w:p>
    <w:p w14:paraId="3C0F06B1" w14:textId="33EC3DCD" w:rsidR="009C1FB7" w:rsidRPr="00AB757B" w:rsidRDefault="009C1FB7" w:rsidP="006740CD">
      <w:pPr>
        <w:tabs>
          <w:tab w:val="num" w:pos="-709"/>
        </w:tabs>
        <w:spacing w:line="276" w:lineRule="auto"/>
        <w:ind w:left="-1134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6 – MODELO DE GESTÃO DO CONTRAT</w:t>
      </w:r>
      <w:r w:rsidR="007C6A00" w:rsidRPr="00AB757B">
        <w:rPr>
          <w:rFonts w:ascii="Arial" w:hAnsi="Arial" w:cs="Arial"/>
          <w:b/>
          <w:sz w:val="22"/>
          <w:szCs w:val="22"/>
        </w:rPr>
        <w:t>O</w:t>
      </w:r>
    </w:p>
    <w:p w14:paraId="5B58D85E" w14:textId="77777777" w:rsidR="00904D2A" w:rsidRPr="00AB757B" w:rsidRDefault="00331F6C" w:rsidP="006740CD">
      <w:pPr>
        <w:tabs>
          <w:tab w:val="num" w:pos="-709"/>
        </w:tabs>
        <w:spacing w:line="276" w:lineRule="auto"/>
        <w:ind w:left="-1134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 xml:space="preserve">     </w:t>
      </w:r>
      <w:r w:rsidR="00904D2A" w:rsidRPr="00AB757B">
        <w:rPr>
          <w:rFonts w:ascii="Arial" w:hAnsi="Arial" w:cs="Arial"/>
          <w:b/>
          <w:bCs/>
          <w:sz w:val="22"/>
          <w:szCs w:val="22"/>
        </w:rPr>
        <w:t>I – Do Gestor do Contrato</w:t>
      </w:r>
      <w:r w:rsidR="00904D2A" w:rsidRPr="00AB757B">
        <w:rPr>
          <w:rFonts w:ascii="Arial" w:hAnsi="Arial" w:cs="Arial"/>
          <w:sz w:val="22"/>
          <w:szCs w:val="22"/>
        </w:rPr>
        <w:br/>
      </w:r>
      <w:r w:rsidR="00904D2A" w:rsidRPr="00AB757B">
        <w:rPr>
          <w:rFonts w:ascii="Arial" w:hAnsi="Arial" w:cs="Arial"/>
          <w:b/>
          <w:bCs/>
          <w:sz w:val="22"/>
          <w:szCs w:val="22"/>
        </w:rPr>
        <w:t>Compete ao Gestor do Contrato:</w:t>
      </w:r>
    </w:p>
    <w:p w14:paraId="7A717E76" w14:textId="77777777" w:rsidR="00904D2A" w:rsidRPr="00AB757B" w:rsidRDefault="00904D2A" w:rsidP="006740CD">
      <w:pPr>
        <w:numPr>
          <w:ilvl w:val="0"/>
          <w:numId w:val="22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Acompanhar e controlar a execução contratual, assegurando que a empresa contratada cumpra todas as condições estabelecidas no Termo de Referência, Edital e Contrato;</w:t>
      </w:r>
    </w:p>
    <w:p w14:paraId="6F0D7FC8" w14:textId="77777777" w:rsidR="00904D2A" w:rsidRPr="00AB757B" w:rsidRDefault="00904D2A" w:rsidP="006740CD">
      <w:pPr>
        <w:numPr>
          <w:ilvl w:val="0"/>
          <w:numId w:val="22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Solicitar informações, documentos e relatórios que comprovem a adequada execução dos serviços;</w:t>
      </w:r>
    </w:p>
    <w:p w14:paraId="73EC12DD" w14:textId="77777777" w:rsidR="00904D2A" w:rsidRPr="00AB757B" w:rsidRDefault="00904D2A" w:rsidP="006740CD">
      <w:pPr>
        <w:numPr>
          <w:ilvl w:val="0"/>
          <w:numId w:val="22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Analisar e atestar as notas fiscais/faturas apresentadas pela contratada, condicionando a liquidação e pagamento à comprovação da entrega regular dos serviços;</w:t>
      </w:r>
    </w:p>
    <w:p w14:paraId="429CA830" w14:textId="77777777" w:rsidR="00904D2A" w:rsidRPr="00AB757B" w:rsidRDefault="00904D2A" w:rsidP="006740CD">
      <w:pPr>
        <w:numPr>
          <w:ilvl w:val="0"/>
          <w:numId w:val="22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Adotar medidas administrativas, quando necessário, comunicando à autoridade competente sobre possíveis falhas ou descumprimentos;</w:t>
      </w:r>
    </w:p>
    <w:p w14:paraId="0EED15AD" w14:textId="77777777" w:rsidR="00904D2A" w:rsidRPr="00AB757B" w:rsidRDefault="00904D2A" w:rsidP="006740CD">
      <w:pPr>
        <w:numPr>
          <w:ilvl w:val="0"/>
          <w:numId w:val="22"/>
        </w:numPr>
        <w:tabs>
          <w:tab w:val="clear" w:pos="720"/>
          <w:tab w:val="num" w:pos="-709"/>
        </w:tabs>
        <w:spacing w:line="276" w:lineRule="auto"/>
        <w:ind w:left="-1134" w:firstLine="0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Manter atualizados os registros de acompanhamento contratual, em relatórios ou planilhas próprias.</w:t>
      </w:r>
    </w:p>
    <w:p w14:paraId="38655854" w14:textId="77777777" w:rsidR="00904D2A" w:rsidRPr="00AB757B" w:rsidRDefault="00904D2A" w:rsidP="006740CD">
      <w:pPr>
        <w:tabs>
          <w:tab w:val="num" w:pos="-709"/>
        </w:tabs>
        <w:spacing w:line="276" w:lineRule="auto"/>
        <w:ind w:left="-1134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II – Do Fiscal do Contrato</w:t>
      </w:r>
      <w:r w:rsidRPr="00AB757B">
        <w:rPr>
          <w:rFonts w:ascii="Arial" w:hAnsi="Arial" w:cs="Arial"/>
          <w:sz w:val="22"/>
          <w:szCs w:val="22"/>
        </w:rPr>
        <w:br/>
        <w:t>Compete ao Fiscal do Contrato:</w:t>
      </w:r>
    </w:p>
    <w:p w14:paraId="22FA5720" w14:textId="77777777" w:rsidR="00904D2A" w:rsidRPr="00AB757B" w:rsidRDefault="00904D2A" w:rsidP="007D3858">
      <w:pPr>
        <w:numPr>
          <w:ilvl w:val="0"/>
          <w:numId w:val="23"/>
        </w:numPr>
        <w:tabs>
          <w:tab w:val="clear" w:pos="720"/>
          <w:tab w:val="num" w:pos="-709"/>
        </w:tabs>
        <w:spacing w:line="276" w:lineRule="auto"/>
        <w:ind w:left="-1134" w:firstLine="0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Acompanhar in loco a execução dos serviços de capacitação em BIM, verificando a frequência dos participantes e a conformidade do conteúdo ministrado;</w:t>
      </w:r>
    </w:p>
    <w:p w14:paraId="78ED1A79" w14:textId="77777777" w:rsidR="00904D2A" w:rsidRPr="00AB757B" w:rsidRDefault="00904D2A" w:rsidP="007D3858">
      <w:pPr>
        <w:numPr>
          <w:ilvl w:val="0"/>
          <w:numId w:val="23"/>
        </w:numPr>
        <w:tabs>
          <w:tab w:val="clear" w:pos="720"/>
          <w:tab w:val="num" w:pos="-709"/>
        </w:tabs>
        <w:spacing w:line="276" w:lineRule="auto"/>
        <w:ind w:left="-1134" w:firstLine="0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Verificar se os instrutores disponibilizados possuem a qualificação técnica exigida;</w:t>
      </w:r>
    </w:p>
    <w:p w14:paraId="3B1D8879" w14:textId="77777777" w:rsidR="00904D2A" w:rsidRPr="00AB757B" w:rsidRDefault="00904D2A" w:rsidP="007D3858">
      <w:pPr>
        <w:numPr>
          <w:ilvl w:val="0"/>
          <w:numId w:val="23"/>
        </w:numPr>
        <w:tabs>
          <w:tab w:val="clear" w:pos="720"/>
          <w:tab w:val="num" w:pos="-709"/>
        </w:tabs>
        <w:spacing w:line="276" w:lineRule="auto"/>
        <w:ind w:left="-1134" w:firstLine="0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Conferir o cumprimento do cronograma estabelecido e a carga horária prevista do curso;</w:t>
      </w:r>
    </w:p>
    <w:p w14:paraId="77094ED0" w14:textId="77777777" w:rsidR="00904D2A" w:rsidRPr="00AB757B" w:rsidRDefault="00904D2A" w:rsidP="007D3858">
      <w:pPr>
        <w:numPr>
          <w:ilvl w:val="0"/>
          <w:numId w:val="23"/>
        </w:num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Avaliar a qualidade dos serviços prestados, com base nos resultados obtidos, participação da equipe e entrega dos materiais didáticos (quando houver);</w:t>
      </w:r>
    </w:p>
    <w:p w14:paraId="3B217EFE" w14:textId="77777777" w:rsidR="00904D2A" w:rsidRPr="00AB757B" w:rsidRDefault="00904D2A" w:rsidP="007D3858">
      <w:pPr>
        <w:numPr>
          <w:ilvl w:val="0"/>
          <w:numId w:val="23"/>
        </w:num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Relatar ao Gestor do Contrato quaisquer ocorrências, falhas ou irregularidades constatadas, propondo providências para sua correção;</w:t>
      </w:r>
    </w:p>
    <w:p w14:paraId="0F11B2D0" w14:textId="77777777" w:rsidR="00904D2A" w:rsidRPr="00AB757B" w:rsidRDefault="00904D2A" w:rsidP="007D3858">
      <w:pPr>
        <w:numPr>
          <w:ilvl w:val="0"/>
          <w:numId w:val="23"/>
        </w:num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Emitir relatórios de fiscalização, contendo registros das atividades, participação e eventuais apontamentos.</w:t>
      </w:r>
    </w:p>
    <w:p w14:paraId="3505958D" w14:textId="77777777" w:rsidR="00904D2A" w:rsidRPr="00AB757B" w:rsidRDefault="00904D2A" w:rsidP="006740CD">
      <w:pPr>
        <w:tabs>
          <w:tab w:val="left" w:pos="-709"/>
        </w:tabs>
        <w:spacing w:line="276" w:lineRule="auto"/>
        <w:ind w:left="-1134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lastRenderedPageBreak/>
        <w:t>III – Da Contratada</w:t>
      </w:r>
      <w:r w:rsidRPr="00AB757B">
        <w:rPr>
          <w:rFonts w:ascii="Arial" w:hAnsi="Arial" w:cs="Arial"/>
          <w:sz w:val="22"/>
          <w:szCs w:val="22"/>
        </w:rPr>
        <w:br/>
        <w:t>Compete à empresa contratada:</w:t>
      </w:r>
    </w:p>
    <w:p w14:paraId="324720B5" w14:textId="77777777" w:rsidR="00904D2A" w:rsidRPr="00AB757B" w:rsidRDefault="00904D2A" w:rsidP="006740CD">
      <w:pPr>
        <w:numPr>
          <w:ilvl w:val="0"/>
          <w:numId w:val="24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Cumprir fielmente as condições estabelecidas no contrato e nos documentos que o integram;</w:t>
      </w:r>
    </w:p>
    <w:p w14:paraId="6DBE9B77" w14:textId="77777777" w:rsidR="00904D2A" w:rsidRPr="00AB757B" w:rsidRDefault="00904D2A" w:rsidP="00301B03">
      <w:pPr>
        <w:numPr>
          <w:ilvl w:val="0"/>
          <w:numId w:val="24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 xml:space="preserve">Disponibilizar instrutores qualificados, com experiência comprovada em Building </w:t>
      </w:r>
      <w:proofErr w:type="spellStart"/>
      <w:r w:rsidRPr="00AB757B">
        <w:rPr>
          <w:rFonts w:ascii="Arial" w:hAnsi="Arial" w:cs="Arial"/>
          <w:sz w:val="22"/>
          <w:szCs w:val="22"/>
        </w:rPr>
        <w:t>Information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B757B">
        <w:rPr>
          <w:rFonts w:ascii="Arial" w:hAnsi="Arial" w:cs="Arial"/>
          <w:sz w:val="22"/>
          <w:szCs w:val="22"/>
        </w:rPr>
        <w:t>Modeling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(BIM);</w:t>
      </w:r>
    </w:p>
    <w:p w14:paraId="445F0AA8" w14:textId="77777777" w:rsidR="00904D2A" w:rsidRPr="00AB757B" w:rsidRDefault="00904D2A" w:rsidP="006740CD">
      <w:pPr>
        <w:numPr>
          <w:ilvl w:val="0"/>
          <w:numId w:val="24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Ministrar o curso conforme a metodologia e cronograma previamente definidos;</w:t>
      </w:r>
    </w:p>
    <w:p w14:paraId="0D28B490" w14:textId="77777777" w:rsidR="00904D2A" w:rsidRPr="00AB757B" w:rsidRDefault="00904D2A" w:rsidP="006740CD">
      <w:pPr>
        <w:numPr>
          <w:ilvl w:val="0"/>
          <w:numId w:val="24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sz w:val="22"/>
          <w:szCs w:val="22"/>
        </w:rPr>
      </w:pPr>
      <w:proofErr w:type="spellStart"/>
      <w:r w:rsidRPr="00AB757B">
        <w:rPr>
          <w:rFonts w:ascii="Arial" w:hAnsi="Arial" w:cs="Arial"/>
          <w:sz w:val="22"/>
          <w:szCs w:val="22"/>
        </w:rPr>
        <w:t>Fornecer</w:t>
      </w:r>
      <w:proofErr w:type="spellEnd"/>
      <w:r w:rsidRPr="00AB757B">
        <w:rPr>
          <w:rFonts w:ascii="Arial" w:hAnsi="Arial" w:cs="Arial"/>
          <w:sz w:val="22"/>
          <w:szCs w:val="22"/>
        </w:rPr>
        <w:t xml:space="preserve"> relatórios de frequência e desempenho dos participantes, quando solicitados;</w:t>
      </w:r>
    </w:p>
    <w:p w14:paraId="048A8E09" w14:textId="77777777" w:rsidR="009E7618" w:rsidRPr="00AB757B" w:rsidRDefault="00904D2A" w:rsidP="006740CD">
      <w:pPr>
        <w:numPr>
          <w:ilvl w:val="0"/>
          <w:numId w:val="24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Manter comunicação constante com o Gestor e Fiscal do Contrato, visando solucionar eventuais intercorrências.</w:t>
      </w:r>
    </w:p>
    <w:p w14:paraId="1275F70E" w14:textId="77777777" w:rsidR="004B7A76" w:rsidRPr="00AB757B" w:rsidRDefault="00904D2A" w:rsidP="004B7A76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IV – Disposições Gerais</w:t>
      </w:r>
    </w:p>
    <w:p w14:paraId="50CFA42B" w14:textId="77777777" w:rsidR="00F77C85" w:rsidRPr="00AB757B" w:rsidRDefault="009E7618" w:rsidP="004B7A76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 xml:space="preserve">       </w:t>
      </w:r>
      <w:r w:rsidR="00904D2A" w:rsidRPr="00AB757B">
        <w:rPr>
          <w:rFonts w:ascii="Arial" w:hAnsi="Arial" w:cs="Arial"/>
          <w:sz w:val="22"/>
          <w:szCs w:val="22"/>
        </w:rPr>
        <w:t xml:space="preserve">O acompanhamento da execução contratual tem como objetivo assegurar que os serviços contratados sejam prestados com qualidade, dentro do prazo, do valor pactuado e em conformidade com o interesse público. </w:t>
      </w:r>
    </w:p>
    <w:p w14:paraId="7AF67FEB" w14:textId="48D9ECDF" w:rsidR="00331F6C" w:rsidRPr="00AB757B" w:rsidRDefault="00F77C85" w:rsidP="004B7A76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ab/>
      </w:r>
      <w:r w:rsidR="00904D2A" w:rsidRPr="00AB757B">
        <w:rPr>
          <w:rFonts w:ascii="Arial" w:hAnsi="Arial" w:cs="Arial"/>
          <w:sz w:val="22"/>
          <w:szCs w:val="22"/>
        </w:rPr>
        <w:t xml:space="preserve">As responsabilidades de gestão e fiscalização não eximem a contratada de suas obrigações, sendo </w:t>
      </w:r>
      <w:proofErr w:type="spellStart"/>
      <w:r w:rsidR="00904D2A" w:rsidRPr="00AB757B">
        <w:rPr>
          <w:rFonts w:ascii="Arial" w:hAnsi="Arial" w:cs="Arial"/>
          <w:sz w:val="22"/>
          <w:szCs w:val="22"/>
        </w:rPr>
        <w:t>esta</w:t>
      </w:r>
      <w:proofErr w:type="spellEnd"/>
      <w:r w:rsidR="00904D2A" w:rsidRPr="00AB757B">
        <w:rPr>
          <w:rFonts w:ascii="Arial" w:hAnsi="Arial" w:cs="Arial"/>
          <w:sz w:val="22"/>
          <w:szCs w:val="22"/>
        </w:rPr>
        <w:t xml:space="preserve"> a única responsável pela boa execução do objeto contratado.</w:t>
      </w:r>
    </w:p>
    <w:p w14:paraId="5D9664C3" w14:textId="77777777" w:rsidR="00331F6C" w:rsidRPr="00AB757B" w:rsidRDefault="00331F6C" w:rsidP="006740CD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DF895F6" w14:textId="77777777" w:rsidR="000B3C2B" w:rsidRPr="00AB757B" w:rsidRDefault="00331F6C" w:rsidP="006740CD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 xml:space="preserve">Das infrações e penalidades: </w:t>
      </w:r>
    </w:p>
    <w:p w14:paraId="4794D11D" w14:textId="5EA64D34" w:rsidR="00697D40" w:rsidRPr="00AB757B" w:rsidRDefault="000B3C2B" w:rsidP="006740CD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 xml:space="preserve">    </w:t>
      </w:r>
      <w:r w:rsidR="00331F6C" w:rsidRPr="00AB757B">
        <w:rPr>
          <w:rFonts w:ascii="Arial" w:hAnsi="Arial" w:cs="Arial"/>
          <w:sz w:val="22"/>
          <w:szCs w:val="22"/>
        </w:rPr>
        <w:t>Serão aplicadas de acordo com a Lei nº 14.133/21.</w:t>
      </w:r>
    </w:p>
    <w:p w14:paraId="60078903" w14:textId="77777777" w:rsidR="00576597" w:rsidRPr="00AB757B" w:rsidRDefault="00576597" w:rsidP="006740CD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</w:p>
    <w:p w14:paraId="737E5783" w14:textId="23222489" w:rsidR="00331F6C" w:rsidRPr="00AB757B" w:rsidRDefault="009C1FB7" w:rsidP="006740CD">
      <w:pPr>
        <w:tabs>
          <w:tab w:val="left" w:pos="-709"/>
        </w:tabs>
        <w:spacing w:line="276" w:lineRule="auto"/>
        <w:ind w:left="-1134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7 – CRITÉRIOS DE MEDIÇÃO E PAGAMENTO</w:t>
      </w:r>
      <w:r w:rsidR="00254E07" w:rsidRPr="00AB757B">
        <w:rPr>
          <w:rFonts w:ascii="Arial" w:hAnsi="Arial" w:cs="Arial"/>
          <w:b/>
          <w:sz w:val="22"/>
          <w:szCs w:val="22"/>
        </w:rPr>
        <w:t xml:space="preserve"> </w:t>
      </w:r>
    </w:p>
    <w:p w14:paraId="28F87B67" w14:textId="77777777" w:rsidR="009C4397" w:rsidRPr="00AB757B" w:rsidRDefault="009C4397" w:rsidP="00293B38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1. Critérios de Medição e Pagamento</w:t>
      </w:r>
    </w:p>
    <w:p w14:paraId="5FA2D7E3" w14:textId="77777777" w:rsidR="009C4397" w:rsidRPr="00AB757B" w:rsidRDefault="009C4397" w:rsidP="00293B38">
      <w:pPr>
        <w:numPr>
          <w:ilvl w:val="0"/>
          <w:numId w:val="27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A medição será realizada com base na efetiva execução do objeto contratado, ou seja, na conclusão e comprovação da realização do curso de Building </w:t>
      </w:r>
      <w:proofErr w:type="spellStart"/>
      <w:r w:rsidRPr="00AB757B">
        <w:rPr>
          <w:rFonts w:ascii="Arial" w:hAnsi="Arial" w:cs="Arial"/>
          <w:bCs/>
          <w:sz w:val="22"/>
          <w:szCs w:val="22"/>
        </w:rPr>
        <w:t>Information</w:t>
      </w:r>
      <w:proofErr w:type="spellEnd"/>
      <w:r w:rsidRPr="00AB757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AB757B">
        <w:rPr>
          <w:rFonts w:ascii="Arial" w:hAnsi="Arial" w:cs="Arial"/>
          <w:bCs/>
          <w:sz w:val="22"/>
          <w:szCs w:val="22"/>
        </w:rPr>
        <w:t>Modeling</w:t>
      </w:r>
      <w:proofErr w:type="spellEnd"/>
      <w:r w:rsidRPr="00AB757B">
        <w:rPr>
          <w:rFonts w:ascii="Arial" w:hAnsi="Arial" w:cs="Arial"/>
          <w:bCs/>
          <w:sz w:val="22"/>
          <w:szCs w:val="22"/>
        </w:rPr>
        <w:t xml:space="preserve"> (BIM), conforme carga horária, conteúdos programáticos e cronograma estabelecidos neste Termo de Referência.</w:t>
      </w:r>
    </w:p>
    <w:p w14:paraId="20FE4BD7" w14:textId="1E36F3A4" w:rsidR="009C4397" w:rsidRPr="00AB757B" w:rsidRDefault="009C4397" w:rsidP="00293B38">
      <w:pPr>
        <w:numPr>
          <w:ilvl w:val="0"/>
          <w:numId w:val="27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Será considerada como unidade de medição a </w:t>
      </w:r>
      <w:r w:rsidRPr="00AB757B">
        <w:rPr>
          <w:rFonts w:ascii="Arial" w:hAnsi="Arial" w:cs="Arial"/>
          <w:sz w:val="22"/>
          <w:szCs w:val="22"/>
        </w:rPr>
        <w:t xml:space="preserve">carga horária total do curso concluída </w:t>
      </w:r>
      <w:r w:rsidRPr="00AB757B">
        <w:rPr>
          <w:rFonts w:ascii="Arial" w:hAnsi="Arial" w:cs="Arial"/>
          <w:bCs/>
          <w:sz w:val="22"/>
          <w:szCs w:val="22"/>
        </w:rPr>
        <w:t>e devidamente atestada pela fiscalização do contrato.</w:t>
      </w:r>
    </w:p>
    <w:p w14:paraId="2E051B5A" w14:textId="07A7B367" w:rsidR="00483B68" w:rsidRPr="00AB757B" w:rsidRDefault="009C4397" w:rsidP="00293B38">
      <w:pPr>
        <w:tabs>
          <w:tab w:val="left" w:pos="-709"/>
        </w:tabs>
        <w:spacing w:line="276" w:lineRule="auto"/>
        <w:ind w:left="-1134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 xml:space="preserve">Forma de Pagamento: </w:t>
      </w:r>
      <w:r w:rsidR="00483B68" w:rsidRPr="00AB757B">
        <w:rPr>
          <w:rFonts w:ascii="Arial" w:hAnsi="Arial" w:cs="Arial"/>
          <w:sz w:val="22"/>
          <w:szCs w:val="22"/>
        </w:rPr>
        <w:t>6 (seis) parcelas iguais, mensais e sucessivas de R$1800.00 (mil e oitocentos reais).</w:t>
      </w:r>
    </w:p>
    <w:p w14:paraId="21BBA10E" w14:textId="5E69EEE2" w:rsidR="009C4397" w:rsidRPr="00AB757B" w:rsidRDefault="009C4397" w:rsidP="00293B38">
      <w:pPr>
        <w:numPr>
          <w:ilvl w:val="0"/>
          <w:numId w:val="27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A empresa contratada somente fará jus ao pagamento se cumprir integralmente as obrigações contratuais. Em caso de descumprimento parcial, poderá haver glosa proporcional, sem prejuízo das penalidades cabíveis.</w:t>
      </w:r>
    </w:p>
    <w:p w14:paraId="361E4FEE" w14:textId="77777777" w:rsidR="009C4397" w:rsidRPr="00AB757B" w:rsidRDefault="009C4397" w:rsidP="00293B38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2. Condições de Recebimento</w:t>
      </w:r>
    </w:p>
    <w:p w14:paraId="6490B284" w14:textId="77777777" w:rsidR="00F857AA" w:rsidRPr="00AB757B" w:rsidRDefault="009C4397" w:rsidP="00293B38">
      <w:pPr>
        <w:numPr>
          <w:ilvl w:val="0"/>
          <w:numId w:val="28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O recebimento definitivo será realizado após a conferência da documentação apresentada e da conformidade da execução com as condições estabelecidas neste Termo de Referência. </w:t>
      </w:r>
    </w:p>
    <w:p w14:paraId="4F42E63C" w14:textId="48FB1CE7" w:rsidR="009C4397" w:rsidRPr="00AB757B" w:rsidRDefault="009C4397" w:rsidP="00293B38">
      <w:pPr>
        <w:numPr>
          <w:ilvl w:val="0"/>
          <w:numId w:val="28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Após atesto da fiscalização, será emitido o </w:t>
      </w:r>
      <w:r w:rsidRPr="00AB757B">
        <w:rPr>
          <w:rFonts w:ascii="Arial" w:hAnsi="Arial" w:cs="Arial"/>
          <w:sz w:val="22"/>
          <w:szCs w:val="22"/>
        </w:rPr>
        <w:t>Termo de Recebimento Definitivo,</w:t>
      </w:r>
      <w:r w:rsidRPr="00AB757B">
        <w:rPr>
          <w:rFonts w:ascii="Arial" w:hAnsi="Arial" w:cs="Arial"/>
          <w:bCs/>
          <w:sz w:val="22"/>
          <w:szCs w:val="22"/>
        </w:rPr>
        <w:t xml:space="preserve"> indispensável para a liquidação da despesa e autorização do pagamento.</w:t>
      </w:r>
    </w:p>
    <w:p w14:paraId="54876E54" w14:textId="77777777" w:rsidR="009C4397" w:rsidRPr="00AB757B" w:rsidRDefault="009C4397" w:rsidP="00293B38">
      <w:pPr>
        <w:numPr>
          <w:ilvl w:val="0"/>
          <w:numId w:val="28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O curso somente será considerado recebido se ministrado integralmente, conforme o conteúdo programático, carga horária e cronograma definidos.</w:t>
      </w:r>
    </w:p>
    <w:p w14:paraId="6AA060E2" w14:textId="77777777" w:rsidR="009C4397" w:rsidRPr="00AB757B" w:rsidRDefault="009C4397" w:rsidP="00293B38">
      <w:pPr>
        <w:numPr>
          <w:ilvl w:val="0"/>
          <w:numId w:val="28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Caso sejam identificadas falhas ou pendências, a contratada deverá realizar os ajustes necessários no prazo estipulado, sem ônus adicional para a Administração. O não atendimento implicará na recusa do recebimento e na aplicação das penalidades previstas.</w:t>
      </w:r>
    </w:p>
    <w:p w14:paraId="63CAE15A" w14:textId="064725CB" w:rsidR="00A3406A" w:rsidRPr="00AB757B" w:rsidRDefault="0039437D" w:rsidP="00293B38">
      <w:pPr>
        <w:tabs>
          <w:tab w:val="left" w:pos="-709"/>
        </w:tabs>
        <w:spacing w:line="276" w:lineRule="auto"/>
        <w:ind w:left="-1134"/>
        <w:rPr>
          <w:rFonts w:ascii="Arial" w:hAnsi="Arial" w:cs="Arial"/>
          <w:b/>
          <w:color w:val="FF0000"/>
          <w:sz w:val="22"/>
          <w:szCs w:val="22"/>
        </w:rPr>
      </w:pPr>
      <w:r w:rsidRPr="00AB757B">
        <w:rPr>
          <w:rFonts w:ascii="Arial" w:hAnsi="Arial" w:cs="Arial"/>
          <w:b/>
          <w:color w:val="FF0000"/>
          <w:sz w:val="22"/>
          <w:szCs w:val="22"/>
        </w:rPr>
        <w:t xml:space="preserve">           </w:t>
      </w:r>
    </w:p>
    <w:p w14:paraId="79342B0F" w14:textId="3AD07139" w:rsidR="009C1FB7" w:rsidRPr="00AB757B" w:rsidRDefault="009C1FB7" w:rsidP="00293B38">
      <w:pPr>
        <w:tabs>
          <w:tab w:val="left" w:pos="-709"/>
        </w:tabs>
        <w:spacing w:line="276" w:lineRule="auto"/>
        <w:ind w:left="-1134"/>
        <w:rPr>
          <w:rFonts w:ascii="Arial" w:hAnsi="Arial" w:cs="Arial"/>
          <w:b/>
          <w:color w:val="FF0000"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8 – FORMA E CRITÉRIO DE SELEÇÃO DO FORNECEDOR</w:t>
      </w:r>
      <w:r w:rsidR="00254E07" w:rsidRPr="00AB757B">
        <w:rPr>
          <w:rFonts w:ascii="Arial" w:hAnsi="Arial" w:cs="Arial"/>
          <w:b/>
          <w:sz w:val="22"/>
          <w:szCs w:val="22"/>
        </w:rPr>
        <w:t xml:space="preserve"> </w:t>
      </w:r>
    </w:p>
    <w:p w14:paraId="563DB2ED" w14:textId="7F123988" w:rsidR="007C6A00" w:rsidRPr="00AB757B" w:rsidRDefault="00056E69" w:rsidP="0025296C">
      <w:pPr>
        <w:spacing w:line="276" w:lineRule="auto"/>
        <w:ind w:left="-1134" w:right="282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 xml:space="preserve">Modalidade: </w:t>
      </w:r>
      <w:r w:rsidR="00B56912" w:rsidRPr="00AB757B">
        <w:rPr>
          <w:rFonts w:ascii="Arial" w:hAnsi="Arial" w:cs="Arial"/>
          <w:sz w:val="22"/>
          <w:szCs w:val="22"/>
        </w:rPr>
        <w:t>Inexigibilidade de Licitação, conforme a alínea f, do inciso III, do art. 74, da Lei Federal nº 14.133/2021.</w:t>
      </w:r>
    </w:p>
    <w:p w14:paraId="74B8EA1B" w14:textId="4CF052CE" w:rsidR="00EB2D1F" w:rsidRPr="00AB757B" w:rsidRDefault="00EB2D1F" w:rsidP="0025296C">
      <w:pPr>
        <w:spacing w:line="276" w:lineRule="auto"/>
        <w:ind w:left="-1134" w:right="282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lastRenderedPageBreak/>
        <w:t xml:space="preserve">Do critério de julgamento: </w:t>
      </w:r>
      <w:r w:rsidR="00056E69" w:rsidRPr="00AB757B">
        <w:rPr>
          <w:rFonts w:ascii="Arial" w:hAnsi="Arial" w:cs="Arial"/>
          <w:sz w:val="22"/>
          <w:szCs w:val="22"/>
        </w:rPr>
        <w:t xml:space="preserve">Menor preço </w:t>
      </w:r>
      <w:r w:rsidR="00F802F2" w:rsidRPr="00AB757B">
        <w:rPr>
          <w:rFonts w:ascii="Arial" w:hAnsi="Arial" w:cs="Arial"/>
          <w:sz w:val="22"/>
          <w:szCs w:val="22"/>
        </w:rPr>
        <w:t>global</w:t>
      </w:r>
    </w:p>
    <w:p w14:paraId="18B474CF" w14:textId="77777777" w:rsidR="0080082A" w:rsidRPr="00AB757B" w:rsidRDefault="0080082A" w:rsidP="00F857AA">
      <w:pPr>
        <w:spacing w:line="276" w:lineRule="auto"/>
        <w:ind w:left="-1134" w:right="282"/>
        <w:jc w:val="both"/>
        <w:rPr>
          <w:rFonts w:ascii="Arial" w:hAnsi="Arial" w:cs="Arial"/>
          <w:b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Da habilitação:</w:t>
      </w:r>
    </w:p>
    <w:p w14:paraId="5DF1FB3F" w14:textId="77777777" w:rsidR="0080082A" w:rsidRPr="00AB757B" w:rsidRDefault="0080082A" w:rsidP="00F857AA">
      <w:pPr>
        <w:spacing w:line="276" w:lineRule="auto"/>
        <w:ind w:left="-1134" w:right="282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A empresa participante deverá apresentar documentos de habilitação jurídica, fiscal, social e trabalhista (contrato social, cartão CNPJ, certidão federal, estadual, municipal, FGTS e trabalhista) em plena validade.</w:t>
      </w:r>
    </w:p>
    <w:p w14:paraId="274075C2" w14:textId="77777777" w:rsidR="0080082A" w:rsidRPr="00AB757B" w:rsidRDefault="0080082A" w:rsidP="00F857AA">
      <w:pPr>
        <w:spacing w:line="276" w:lineRule="auto"/>
        <w:ind w:left="-1134" w:right="282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A empresa participante deverá apresentar os documentos de habilitação descritos a seguir:</w:t>
      </w:r>
    </w:p>
    <w:p w14:paraId="6EF24D18" w14:textId="77777777" w:rsidR="0080082A" w:rsidRPr="00AB757B" w:rsidRDefault="0080082A" w:rsidP="00F857AA">
      <w:pPr>
        <w:pStyle w:val="PargrafodaLista"/>
        <w:numPr>
          <w:ilvl w:val="0"/>
          <w:numId w:val="1"/>
        </w:numPr>
        <w:spacing w:line="276" w:lineRule="auto"/>
        <w:ind w:left="-1134" w:firstLine="0"/>
        <w:jc w:val="both"/>
        <w:rPr>
          <w:rFonts w:ascii="Arial" w:hAnsi="Arial" w:cs="Arial"/>
          <w:b/>
          <w:bCs/>
          <w:vanish/>
          <w:kern w:val="16"/>
          <w:sz w:val="22"/>
          <w:szCs w:val="22"/>
        </w:rPr>
      </w:pPr>
    </w:p>
    <w:p w14:paraId="608485B5" w14:textId="77777777" w:rsidR="0080082A" w:rsidRPr="00AB757B" w:rsidRDefault="0080082A" w:rsidP="00F857AA">
      <w:pPr>
        <w:pStyle w:val="PargrafodaLista"/>
        <w:numPr>
          <w:ilvl w:val="0"/>
          <w:numId w:val="1"/>
        </w:numPr>
        <w:spacing w:line="276" w:lineRule="auto"/>
        <w:ind w:left="-1134" w:firstLine="0"/>
        <w:jc w:val="both"/>
        <w:rPr>
          <w:rFonts w:ascii="Arial" w:hAnsi="Arial" w:cs="Arial"/>
          <w:b/>
          <w:bCs/>
          <w:vanish/>
          <w:kern w:val="16"/>
          <w:sz w:val="22"/>
          <w:szCs w:val="22"/>
        </w:rPr>
      </w:pPr>
    </w:p>
    <w:p w14:paraId="570A517C" w14:textId="77777777" w:rsidR="0080082A" w:rsidRPr="00AB757B" w:rsidRDefault="0080082A" w:rsidP="00F857AA">
      <w:pPr>
        <w:pStyle w:val="PargrafodaLista"/>
        <w:numPr>
          <w:ilvl w:val="0"/>
          <w:numId w:val="1"/>
        </w:numPr>
        <w:spacing w:line="276" w:lineRule="auto"/>
        <w:ind w:left="-1134" w:firstLine="0"/>
        <w:jc w:val="both"/>
        <w:rPr>
          <w:rFonts w:ascii="Arial" w:hAnsi="Arial" w:cs="Arial"/>
          <w:b/>
          <w:bCs/>
          <w:vanish/>
          <w:kern w:val="16"/>
          <w:sz w:val="22"/>
          <w:szCs w:val="22"/>
        </w:rPr>
      </w:pPr>
    </w:p>
    <w:p w14:paraId="41E4EEFE" w14:textId="77777777" w:rsidR="0080082A" w:rsidRPr="00AB757B" w:rsidRDefault="0080082A" w:rsidP="00F857AA">
      <w:pPr>
        <w:pStyle w:val="PargrafodaLista"/>
        <w:numPr>
          <w:ilvl w:val="0"/>
          <w:numId w:val="1"/>
        </w:numPr>
        <w:spacing w:line="276" w:lineRule="auto"/>
        <w:ind w:left="-1134" w:firstLine="0"/>
        <w:jc w:val="both"/>
        <w:rPr>
          <w:rFonts w:ascii="Arial" w:hAnsi="Arial" w:cs="Arial"/>
          <w:b/>
          <w:bCs/>
          <w:vanish/>
          <w:kern w:val="16"/>
          <w:sz w:val="22"/>
          <w:szCs w:val="22"/>
        </w:rPr>
      </w:pPr>
    </w:p>
    <w:p w14:paraId="06B1642A" w14:textId="77777777" w:rsidR="0080082A" w:rsidRPr="00AB757B" w:rsidRDefault="0080082A" w:rsidP="00F857AA">
      <w:pPr>
        <w:pStyle w:val="PargrafodaLista"/>
        <w:numPr>
          <w:ilvl w:val="0"/>
          <w:numId w:val="1"/>
        </w:numPr>
        <w:spacing w:line="276" w:lineRule="auto"/>
        <w:ind w:left="-1134" w:firstLine="0"/>
        <w:jc w:val="both"/>
        <w:rPr>
          <w:rFonts w:ascii="Arial" w:hAnsi="Arial" w:cs="Arial"/>
          <w:b/>
          <w:bCs/>
          <w:vanish/>
          <w:kern w:val="16"/>
          <w:sz w:val="22"/>
          <w:szCs w:val="22"/>
        </w:rPr>
      </w:pPr>
    </w:p>
    <w:p w14:paraId="5E5C4339" w14:textId="77777777" w:rsidR="0080082A" w:rsidRPr="00AB757B" w:rsidRDefault="0080082A" w:rsidP="00F857AA">
      <w:pPr>
        <w:pStyle w:val="PargrafodaLista"/>
        <w:numPr>
          <w:ilvl w:val="0"/>
          <w:numId w:val="1"/>
        </w:numPr>
        <w:spacing w:line="276" w:lineRule="auto"/>
        <w:ind w:left="-1134" w:firstLine="0"/>
        <w:jc w:val="both"/>
        <w:rPr>
          <w:rFonts w:ascii="Arial" w:hAnsi="Arial" w:cs="Arial"/>
          <w:b/>
          <w:bCs/>
          <w:vanish/>
          <w:kern w:val="16"/>
          <w:sz w:val="22"/>
          <w:szCs w:val="22"/>
        </w:rPr>
      </w:pPr>
    </w:p>
    <w:p w14:paraId="148BC2BE" w14:textId="77777777" w:rsidR="0080082A" w:rsidRPr="00AB757B" w:rsidRDefault="0080082A" w:rsidP="00F857AA">
      <w:pPr>
        <w:pStyle w:val="PargrafodaLista"/>
        <w:numPr>
          <w:ilvl w:val="0"/>
          <w:numId w:val="1"/>
        </w:numPr>
        <w:spacing w:line="276" w:lineRule="auto"/>
        <w:ind w:left="-1134" w:firstLine="0"/>
        <w:jc w:val="both"/>
        <w:rPr>
          <w:rFonts w:ascii="Arial" w:hAnsi="Arial" w:cs="Arial"/>
          <w:b/>
          <w:bCs/>
          <w:vanish/>
          <w:kern w:val="16"/>
          <w:sz w:val="22"/>
          <w:szCs w:val="22"/>
        </w:rPr>
      </w:pPr>
    </w:p>
    <w:p w14:paraId="50BAAF1E" w14:textId="77777777" w:rsidR="0080082A" w:rsidRPr="00AB757B" w:rsidRDefault="0080082A" w:rsidP="00F857AA">
      <w:pPr>
        <w:pStyle w:val="PargrafodaLista"/>
        <w:numPr>
          <w:ilvl w:val="0"/>
          <w:numId w:val="1"/>
        </w:numPr>
        <w:spacing w:line="276" w:lineRule="auto"/>
        <w:ind w:left="-1134" w:firstLine="0"/>
        <w:jc w:val="both"/>
        <w:rPr>
          <w:rFonts w:ascii="Arial" w:hAnsi="Arial" w:cs="Arial"/>
          <w:b/>
          <w:bCs/>
          <w:vanish/>
          <w:kern w:val="16"/>
          <w:sz w:val="22"/>
          <w:szCs w:val="22"/>
        </w:rPr>
      </w:pPr>
    </w:p>
    <w:p w14:paraId="24DCDF4D" w14:textId="77777777" w:rsidR="0080082A" w:rsidRPr="00AB757B" w:rsidRDefault="0080082A" w:rsidP="00F857AA">
      <w:pPr>
        <w:pStyle w:val="Corpodetexto"/>
        <w:numPr>
          <w:ilvl w:val="1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b/>
          <w:bCs/>
          <w:kern w:val="16"/>
          <w:sz w:val="22"/>
          <w:szCs w:val="22"/>
        </w:rPr>
        <w:t xml:space="preserve">Habilitação jurídica: </w:t>
      </w:r>
    </w:p>
    <w:p w14:paraId="486F58CD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sz w:val="22"/>
          <w:szCs w:val="22"/>
        </w:rPr>
        <w:t>Registro comercial, no caso de empresa individual;</w:t>
      </w:r>
    </w:p>
    <w:p w14:paraId="72AE836A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sz w:val="22"/>
          <w:szCs w:val="22"/>
        </w:rPr>
        <w:t>Ato constitutivo, estatuto ou contrato social em vigor, devidamente registrado, em se tratando de sociedades comerciais, e acompanhado, no caso de sociedades por ações, dos documentos de eleição de seus atuais administradores;</w:t>
      </w:r>
    </w:p>
    <w:p w14:paraId="2BF47CA2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sz w:val="22"/>
          <w:szCs w:val="22"/>
        </w:rPr>
        <w:t>Inscrição do ato constitutivo, no caso de sociedade civil, acompanhada de prova da diretoria em exercício;</w:t>
      </w:r>
    </w:p>
    <w:p w14:paraId="5D5E27E5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sz w:val="22"/>
          <w:szCs w:val="22"/>
        </w:rPr>
        <w:t>Decreto de autorização, em se tratando de empresa ou sociedade estrangeira em funcionamento no país.</w:t>
      </w:r>
    </w:p>
    <w:p w14:paraId="002D5C41" w14:textId="77777777" w:rsidR="0080082A" w:rsidRPr="00AB757B" w:rsidRDefault="0080082A" w:rsidP="00F857AA">
      <w:pPr>
        <w:pStyle w:val="Corpodetexto"/>
        <w:numPr>
          <w:ilvl w:val="1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b/>
          <w:sz w:val="22"/>
          <w:szCs w:val="22"/>
        </w:rPr>
        <w:t>Habilitação fiscal, social e trabalhista:</w:t>
      </w:r>
    </w:p>
    <w:p w14:paraId="6738D7D8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bCs/>
          <w:sz w:val="22"/>
          <w:szCs w:val="22"/>
        </w:rPr>
        <w:t>I</w:t>
      </w:r>
      <w:r w:rsidRPr="00AB757B">
        <w:rPr>
          <w:rFonts w:cs="Arial"/>
          <w:sz w:val="22"/>
          <w:szCs w:val="22"/>
        </w:rPr>
        <w:t>nscrição no Cadastro Nacional de Pessoa Jurídica (CNPJ);</w:t>
      </w:r>
    </w:p>
    <w:p w14:paraId="0ABD5616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bCs/>
          <w:sz w:val="22"/>
          <w:szCs w:val="22"/>
        </w:rPr>
        <w:t>I</w:t>
      </w:r>
      <w:r w:rsidRPr="00AB757B">
        <w:rPr>
          <w:rFonts w:cs="Arial"/>
          <w:sz w:val="22"/>
          <w:szCs w:val="22"/>
        </w:rPr>
        <w:t>nscrição no Cadastro de Contribuinte Estadual, relativo ao domicílio ou sede da proponente, pertinente ao seu ramo de atividade e compatível com o objeto contratual;</w:t>
      </w:r>
    </w:p>
    <w:p w14:paraId="1C9C38FA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sz w:val="22"/>
          <w:szCs w:val="22"/>
        </w:rPr>
        <w:t>Prova de regularidade perante a Fazenda federal e a relativa à Seguridade Social</w:t>
      </w:r>
      <w:r w:rsidRPr="00AB757B">
        <w:rPr>
          <w:rFonts w:cs="Arial"/>
          <w:bCs/>
          <w:sz w:val="22"/>
          <w:szCs w:val="22"/>
        </w:rPr>
        <w:t>;</w:t>
      </w:r>
    </w:p>
    <w:p w14:paraId="30427E07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sz w:val="22"/>
          <w:szCs w:val="22"/>
        </w:rPr>
        <w:t>Prova de Regularidade relativa ao FGTS, que demonstre cumprimento dos encargos sociais instituídos por lei;</w:t>
      </w:r>
    </w:p>
    <w:p w14:paraId="01E996A8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sz w:val="22"/>
          <w:szCs w:val="22"/>
        </w:rPr>
        <w:t>Prova de Regularidade perante a Fazenda estadual;</w:t>
      </w:r>
    </w:p>
    <w:p w14:paraId="794562C6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sz w:val="22"/>
          <w:szCs w:val="22"/>
        </w:rPr>
        <w:t>Prova de Regularidade perante a Fazenda municipal, relativo ao domicílio ou sede da proponente</w:t>
      </w:r>
      <w:r w:rsidRPr="00AB757B">
        <w:rPr>
          <w:rFonts w:cs="Arial"/>
          <w:bCs/>
          <w:sz w:val="22"/>
          <w:szCs w:val="22"/>
        </w:rPr>
        <w:t>;</w:t>
      </w:r>
    </w:p>
    <w:p w14:paraId="75EB4B87" w14:textId="77777777" w:rsidR="0080082A" w:rsidRPr="00AB757B" w:rsidRDefault="0080082A" w:rsidP="00F857AA">
      <w:pPr>
        <w:pStyle w:val="Corpodetexto"/>
        <w:numPr>
          <w:ilvl w:val="2"/>
          <w:numId w:val="1"/>
        </w:numPr>
        <w:spacing w:line="276" w:lineRule="auto"/>
        <w:ind w:left="-1134" w:firstLine="0"/>
        <w:jc w:val="both"/>
        <w:rPr>
          <w:rFonts w:cs="Arial"/>
          <w:b/>
          <w:bCs/>
          <w:sz w:val="22"/>
          <w:szCs w:val="22"/>
        </w:rPr>
      </w:pPr>
      <w:r w:rsidRPr="00AB757B">
        <w:rPr>
          <w:rFonts w:cs="Arial"/>
          <w:sz w:val="22"/>
          <w:szCs w:val="22"/>
        </w:rPr>
        <w:t>Prova de Regularidade perante a Justiça do Trabalho.</w:t>
      </w:r>
    </w:p>
    <w:p w14:paraId="5EBD65B7" w14:textId="77777777" w:rsidR="0080082A" w:rsidRPr="00AB757B" w:rsidRDefault="0080082A" w:rsidP="00F857AA">
      <w:pPr>
        <w:pStyle w:val="Corpodetexto"/>
        <w:spacing w:line="276" w:lineRule="auto"/>
        <w:ind w:left="-1134"/>
        <w:jc w:val="both"/>
        <w:rPr>
          <w:rFonts w:cs="Arial"/>
          <w:sz w:val="22"/>
          <w:szCs w:val="22"/>
        </w:rPr>
      </w:pPr>
    </w:p>
    <w:p w14:paraId="053459C0" w14:textId="77777777" w:rsidR="00DC341A" w:rsidRPr="00AB757B" w:rsidRDefault="00DC341A" w:rsidP="00F857AA">
      <w:pPr>
        <w:spacing w:line="276" w:lineRule="auto"/>
        <w:ind w:left="-1134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Critério de Seleção do Fornecedor</w:t>
      </w:r>
    </w:p>
    <w:p w14:paraId="4463D096" w14:textId="1BEAB3CD" w:rsidR="00DC341A" w:rsidRPr="00AB757B" w:rsidRDefault="00474A3E" w:rsidP="00F857AA">
      <w:pPr>
        <w:spacing w:line="276" w:lineRule="auto"/>
        <w:ind w:left="-1134" w:right="282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     </w:t>
      </w:r>
      <w:r w:rsidR="00DC341A" w:rsidRPr="00AB757B">
        <w:rPr>
          <w:rFonts w:ascii="Arial" w:hAnsi="Arial" w:cs="Arial"/>
          <w:bCs/>
          <w:sz w:val="22"/>
          <w:szCs w:val="22"/>
        </w:rPr>
        <w:t xml:space="preserve">A escolha da empresa para a prestação dos serviços de capacitação em Building </w:t>
      </w:r>
      <w:proofErr w:type="spellStart"/>
      <w:r w:rsidR="00DC341A" w:rsidRPr="00AB757B">
        <w:rPr>
          <w:rFonts w:ascii="Arial" w:hAnsi="Arial" w:cs="Arial"/>
          <w:bCs/>
          <w:sz w:val="22"/>
          <w:szCs w:val="22"/>
        </w:rPr>
        <w:t>Information</w:t>
      </w:r>
      <w:proofErr w:type="spellEnd"/>
      <w:r w:rsidR="00DC341A" w:rsidRPr="00AB757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DC341A" w:rsidRPr="00AB757B">
        <w:rPr>
          <w:rFonts w:ascii="Arial" w:hAnsi="Arial" w:cs="Arial"/>
          <w:bCs/>
          <w:sz w:val="22"/>
          <w:szCs w:val="22"/>
        </w:rPr>
        <w:t>Modeling</w:t>
      </w:r>
      <w:proofErr w:type="spellEnd"/>
      <w:r w:rsidR="00DC341A" w:rsidRPr="00AB757B">
        <w:rPr>
          <w:rFonts w:ascii="Arial" w:hAnsi="Arial" w:cs="Arial"/>
          <w:bCs/>
          <w:sz w:val="22"/>
          <w:szCs w:val="22"/>
        </w:rPr>
        <w:t xml:space="preserve"> (BIM) ocorrerá por inexigibilidade de licitação, conforme dispõe</w:t>
      </w:r>
      <w:r w:rsidR="009E7618" w:rsidRPr="00AB757B">
        <w:rPr>
          <w:rFonts w:ascii="Arial" w:hAnsi="Arial" w:cs="Arial"/>
          <w:bCs/>
          <w:sz w:val="22"/>
          <w:szCs w:val="22"/>
        </w:rPr>
        <w:t xml:space="preserve"> </w:t>
      </w:r>
      <w:r w:rsidR="009E7618" w:rsidRPr="00AB757B">
        <w:rPr>
          <w:rFonts w:ascii="Arial" w:hAnsi="Arial" w:cs="Arial"/>
          <w:sz w:val="22"/>
          <w:szCs w:val="22"/>
        </w:rPr>
        <w:t xml:space="preserve">a alínea f, do inciso III, do art. 74, da Lei Federal nº 14.133/2021, </w:t>
      </w:r>
      <w:r w:rsidR="00DC341A" w:rsidRPr="00AB757B">
        <w:rPr>
          <w:rFonts w:ascii="Arial" w:hAnsi="Arial" w:cs="Arial"/>
          <w:bCs/>
          <w:sz w:val="22"/>
          <w:szCs w:val="22"/>
        </w:rPr>
        <w:t>em virtude da inviabilidade de competição e da notória especialização requerida para o objeto.</w:t>
      </w:r>
    </w:p>
    <w:p w14:paraId="4445E4AB" w14:textId="4F5E6797" w:rsidR="00DC341A" w:rsidRPr="00AB757B" w:rsidRDefault="005B48FE" w:rsidP="00C60005">
      <w:pPr>
        <w:tabs>
          <w:tab w:val="left" w:pos="-709"/>
        </w:tabs>
        <w:spacing w:line="276" w:lineRule="auto"/>
        <w:ind w:left="-1134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 xml:space="preserve">    </w:t>
      </w:r>
      <w:r w:rsidR="00DC341A" w:rsidRPr="00AB757B">
        <w:rPr>
          <w:rFonts w:ascii="Arial" w:hAnsi="Arial" w:cs="Arial"/>
          <w:bCs/>
          <w:sz w:val="22"/>
          <w:szCs w:val="22"/>
        </w:rPr>
        <w:t>Para a formalização da contratação, a empresa deverá apresentar documentação comprobatória que assegure sua qualificação técnica e regularidade jurídica e fiscal, garantindo transparência e segurança ao processo. Serão exigidos:</w:t>
      </w:r>
    </w:p>
    <w:p w14:paraId="486251EE" w14:textId="77777777" w:rsidR="00DC341A" w:rsidRPr="00AB757B" w:rsidRDefault="00DC341A" w:rsidP="00C60005">
      <w:pPr>
        <w:numPr>
          <w:ilvl w:val="0"/>
          <w:numId w:val="2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Habilitação Jurídica</w:t>
      </w:r>
    </w:p>
    <w:p w14:paraId="7EEE012E" w14:textId="77777777" w:rsidR="00DC341A" w:rsidRPr="00AB757B" w:rsidRDefault="00DC341A" w:rsidP="00C60005">
      <w:pPr>
        <w:numPr>
          <w:ilvl w:val="1"/>
          <w:numId w:val="2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Ato constitutivo, estatuto ou contrato social em vigor, devidamente registrado;</w:t>
      </w:r>
    </w:p>
    <w:p w14:paraId="0BB04D3B" w14:textId="77777777" w:rsidR="00DC341A" w:rsidRPr="00AB757B" w:rsidRDefault="00DC341A" w:rsidP="00C60005">
      <w:pPr>
        <w:numPr>
          <w:ilvl w:val="1"/>
          <w:numId w:val="2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Documentos comprobatórios de eleição ou designação de seus administradores, quando aplicável.</w:t>
      </w:r>
    </w:p>
    <w:p w14:paraId="058F8C4E" w14:textId="77777777" w:rsidR="00DC341A" w:rsidRPr="00AB757B" w:rsidRDefault="00DC341A" w:rsidP="00C60005">
      <w:pPr>
        <w:numPr>
          <w:ilvl w:val="0"/>
          <w:numId w:val="2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Habilitação Fiscal, Social e Trabalhista</w:t>
      </w:r>
    </w:p>
    <w:p w14:paraId="6F0644D4" w14:textId="77777777" w:rsidR="00DC341A" w:rsidRPr="00AB757B" w:rsidRDefault="00DC341A" w:rsidP="00C60005">
      <w:pPr>
        <w:numPr>
          <w:ilvl w:val="1"/>
          <w:numId w:val="2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Prova de inscrição no Cadastro Nacional de Pessoas Jurídicas (CNPJ);</w:t>
      </w:r>
    </w:p>
    <w:p w14:paraId="5E8B7791" w14:textId="77777777" w:rsidR="00DC341A" w:rsidRPr="00AB757B" w:rsidRDefault="00DC341A" w:rsidP="00C60005">
      <w:pPr>
        <w:numPr>
          <w:ilvl w:val="1"/>
          <w:numId w:val="2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Certidão de regularidade com a Fazenda Federal, Estadual e Municipal;</w:t>
      </w:r>
    </w:p>
    <w:p w14:paraId="2776EDF0" w14:textId="77777777" w:rsidR="00DC341A" w:rsidRPr="00AB757B" w:rsidRDefault="00DC341A" w:rsidP="00C60005">
      <w:pPr>
        <w:numPr>
          <w:ilvl w:val="1"/>
          <w:numId w:val="2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Certificado de Regularidade do FGTS;</w:t>
      </w:r>
    </w:p>
    <w:p w14:paraId="1892D81F" w14:textId="77777777" w:rsidR="00DC341A" w:rsidRPr="00AB757B" w:rsidRDefault="00DC341A" w:rsidP="00C60005">
      <w:pPr>
        <w:numPr>
          <w:ilvl w:val="1"/>
          <w:numId w:val="2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>Certidão Negativa de Débitos Trabalhistas (CNDT).</w:t>
      </w:r>
    </w:p>
    <w:p w14:paraId="5479DF1F" w14:textId="77777777" w:rsidR="00DC341A" w:rsidRPr="00AB757B" w:rsidRDefault="00DC341A" w:rsidP="00C60005">
      <w:pPr>
        <w:numPr>
          <w:ilvl w:val="0"/>
          <w:numId w:val="2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Capacidade Técnica</w:t>
      </w:r>
    </w:p>
    <w:p w14:paraId="62719B80" w14:textId="77777777" w:rsidR="00DC341A" w:rsidRPr="00AB757B" w:rsidRDefault="00DC341A" w:rsidP="00C60005">
      <w:pPr>
        <w:numPr>
          <w:ilvl w:val="1"/>
          <w:numId w:val="20"/>
        </w:numPr>
        <w:tabs>
          <w:tab w:val="left" w:pos="-709"/>
        </w:tabs>
        <w:spacing w:line="276" w:lineRule="auto"/>
        <w:ind w:left="-1134" w:firstLine="0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lastRenderedPageBreak/>
        <w:t>Atestado(s) de capacidade técnica emitido(s) por pessoa jurídica de direito público ou privado, comprovando a execução de serviços similares;</w:t>
      </w:r>
    </w:p>
    <w:p w14:paraId="3B676547" w14:textId="77777777" w:rsidR="00DC341A" w:rsidRPr="00AB757B" w:rsidRDefault="00DC341A" w:rsidP="00C60005">
      <w:pPr>
        <w:numPr>
          <w:ilvl w:val="1"/>
          <w:numId w:val="20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Três notas fiscais referentes à prestação de serviços de capacitação ou treinamento em BIM, emitidas em período recente, a fim de demonstrar a prática de preços e a experiência em serviços correlatos.</w:t>
      </w:r>
    </w:p>
    <w:p w14:paraId="08A51E3A" w14:textId="77777777" w:rsidR="00DC341A" w:rsidRPr="00AB757B" w:rsidRDefault="00DC341A" w:rsidP="00C60005">
      <w:pPr>
        <w:numPr>
          <w:ilvl w:val="0"/>
          <w:numId w:val="20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AB757B">
        <w:rPr>
          <w:rFonts w:ascii="Arial" w:hAnsi="Arial" w:cs="Arial"/>
          <w:b/>
          <w:bCs/>
          <w:sz w:val="22"/>
          <w:szCs w:val="22"/>
        </w:rPr>
        <w:t>Notória Especialização</w:t>
      </w:r>
    </w:p>
    <w:p w14:paraId="41854AD9" w14:textId="77777777" w:rsidR="00DC341A" w:rsidRPr="00AB757B" w:rsidRDefault="00DC341A" w:rsidP="00C60005">
      <w:pPr>
        <w:numPr>
          <w:ilvl w:val="1"/>
          <w:numId w:val="20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Portfólio ou comprovação de experiência consolidada em cursos de capacitação em BIM, especialmente com foco em obras e serviços de engenharia pública;</w:t>
      </w:r>
    </w:p>
    <w:p w14:paraId="31952E04" w14:textId="77777777" w:rsidR="00DC341A" w:rsidRPr="00AB757B" w:rsidRDefault="00DC341A" w:rsidP="00C60005">
      <w:pPr>
        <w:numPr>
          <w:ilvl w:val="1"/>
          <w:numId w:val="20"/>
        </w:numPr>
        <w:tabs>
          <w:tab w:val="left" w:pos="-709"/>
        </w:tabs>
        <w:spacing w:line="276" w:lineRule="auto"/>
        <w:ind w:left="-1134" w:firstLine="0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Currículos dos instrutores, demonstrando formação compatível e experiência prática na metodologia.</w:t>
      </w:r>
    </w:p>
    <w:p w14:paraId="65D483B1" w14:textId="77777777" w:rsidR="00DC341A" w:rsidRPr="00AB757B" w:rsidRDefault="00DC341A" w:rsidP="00C60005">
      <w:pPr>
        <w:tabs>
          <w:tab w:val="left" w:pos="-709"/>
        </w:tabs>
        <w:spacing w:line="276" w:lineRule="auto"/>
        <w:ind w:left="-1134"/>
        <w:rPr>
          <w:rFonts w:ascii="Arial" w:hAnsi="Arial" w:cs="Arial"/>
          <w:b/>
          <w:color w:val="FF0000"/>
          <w:sz w:val="22"/>
          <w:szCs w:val="22"/>
        </w:rPr>
      </w:pPr>
    </w:p>
    <w:p w14:paraId="760C1983" w14:textId="0C326057" w:rsidR="00343B87" w:rsidRPr="00AB757B" w:rsidRDefault="009C1FB7" w:rsidP="00C60005">
      <w:pPr>
        <w:tabs>
          <w:tab w:val="left" w:pos="-709"/>
        </w:tabs>
        <w:spacing w:line="276" w:lineRule="auto"/>
        <w:ind w:left="-1134"/>
        <w:rPr>
          <w:rFonts w:ascii="Arial" w:hAnsi="Arial" w:cs="Arial"/>
          <w:b/>
          <w:color w:val="FF0000"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9 – ESTIMATIVA DO VALOR DA CONTRATAÇÃO</w:t>
      </w:r>
      <w:r w:rsidR="00254E07" w:rsidRPr="00AB757B">
        <w:rPr>
          <w:rFonts w:ascii="Arial" w:hAnsi="Arial" w:cs="Arial"/>
          <w:b/>
          <w:sz w:val="22"/>
          <w:szCs w:val="22"/>
        </w:rPr>
        <w:t xml:space="preserve"> </w:t>
      </w:r>
    </w:p>
    <w:p w14:paraId="7439AF91" w14:textId="344362DE" w:rsidR="00CA7599" w:rsidRPr="00AB757B" w:rsidRDefault="00C60005" w:rsidP="00C60005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AB757B">
        <w:rPr>
          <w:rFonts w:ascii="Arial" w:hAnsi="Arial" w:cs="Arial"/>
          <w:bCs/>
          <w:sz w:val="22"/>
          <w:szCs w:val="22"/>
        </w:rPr>
        <w:tab/>
      </w:r>
      <w:r w:rsidR="00CA7599" w:rsidRPr="00AB757B">
        <w:rPr>
          <w:rFonts w:ascii="Arial" w:hAnsi="Arial" w:cs="Arial"/>
          <w:bCs/>
          <w:sz w:val="22"/>
          <w:szCs w:val="22"/>
        </w:rPr>
        <w:t xml:space="preserve">A estimativa de valor para a contratação dos serviços de capacitação em Building </w:t>
      </w:r>
      <w:proofErr w:type="spellStart"/>
      <w:r w:rsidR="00CA7599" w:rsidRPr="00AB757B">
        <w:rPr>
          <w:rFonts w:ascii="Arial" w:hAnsi="Arial" w:cs="Arial"/>
          <w:bCs/>
          <w:sz w:val="22"/>
          <w:szCs w:val="22"/>
        </w:rPr>
        <w:t>Information</w:t>
      </w:r>
      <w:proofErr w:type="spellEnd"/>
      <w:r w:rsidR="00CA7599" w:rsidRPr="00AB757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7599" w:rsidRPr="00AB757B">
        <w:rPr>
          <w:rFonts w:ascii="Arial" w:hAnsi="Arial" w:cs="Arial"/>
          <w:bCs/>
          <w:sz w:val="22"/>
          <w:szCs w:val="22"/>
        </w:rPr>
        <w:t>Modeling</w:t>
      </w:r>
      <w:proofErr w:type="spellEnd"/>
      <w:r w:rsidR="00CA7599" w:rsidRPr="00AB757B">
        <w:rPr>
          <w:rFonts w:ascii="Arial" w:hAnsi="Arial" w:cs="Arial"/>
          <w:bCs/>
          <w:sz w:val="22"/>
          <w:szCs w:val="22"/>
        </w:rPr>
        <w:t xml:space="preserve"> (BIM) foi definida no montante de R$ 10.800,00 (dez mil e oitocentos reais), tendo como referência a proposta apresentada pela empresa </w:t>
      </w:r>
      <w:r w:rsidR="009E7618" w:rsidRPr="00AB757B">
        <w:rPr>
          <w:rFonts w:ascii="Arial" w:hAnsi="Arial" w:cs="Arial"/>
          <w:b/>
          <w:bCs/>
          <w:sz w:val="22"/>
          <w:szCs w:val="22"/>
        </w:rPr>
        <w:t xml:space="preserve">C SANTOS ENGENHARIA E PROJETOS BIM LTDA </w:t>
      </w:r>
      <w:r w:rsidR="009E7618" w:rsidRPr="00AB757B">
        <w:rPr>
          <w:rFonts w:ascii="Arial" w:hAnsi="Arial" w:cs="Arial"/>
          <w:sz w:val="22"/>
          <w:szCs w:val="22"/>
        </w:rPr>
        <w:t xml:space="preserve">inscrita no </w:t>
      </w:r>
      <w:r w:rsidR="009E7618" w:rsidRPr="00AB757B">
        <w:rPr>
          <w:rFonts w:ascii="Arial" w:hAnsi="Arial" w:cs="Arial"/>
          <w:b/>
          <w:bCs/>
          <w:sz w:val="22"/>
          <w:szCs w:val="22"/>
        </w:rPr>
        <w:t>CNPJ nº 22.303.326/0001</w:t>
      </w:r>
    </w:p>
    <w:p w14:paraId="35996F05" w14:textId="4E092F27" w:rsidR="009E7618" w:rsidRPr="00AB757B" w:rsidRDefault="009E7618" w:rsidP="00C60005">
      <w:pPr>
        <w:tabs>
          <w:tab w:val="left" w:pos="-709"/>
        </w:tabs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ab/>
        <w:t xml:space="preserve">  </w:t>
      </w:r>
      <w:r w:rsidRPr="00AB757B">
        <w:rPr>
          <w:rFonts w:ascii="Arial" w:hAnsi="Arial" w:cs="Arial"/>
          <w:sz w:val="22"/>
          <w:szCs w:val="22"/>
        </w:rPr>
        <w:tab/>
        <w:t xml:space="preserve">O critério de julgamento adotado foi o de </w:t>
      </w:r>
      <w:r w:rsidRPr="00AB757B">
        <w:rPr>
          <w:rFonts w:ascii="Arial" w:hAnsi="Arial" w:cs="Arial"/>
          <w:b/>
          <w:bCs/>
          <w:sz w:val="22"/>
          <w:szCs w:val="22"/>
        </w:rPr>
        <w:t>menor preço</w:t>
      </w:r>
      <w:r w:rsidRPr="00AB757B">
        <w:rPr>
          <w:rFonts w:ascii="Arial" w:hAnsi="Arial" w:cs="Arial"/>
          <w:sz w:val="22"/>
          <w:szCs w:val="22"/>
        </w:rPr>
        <w:t>, garantindo economicidade e a melhor utilização dos recursos públicos.</w:t>
      </w:r>
    </w:p>
    <w:p w14:paraId="4466AB92" w14:textId="77777777" w:rsidR="009E7618" w:rsidRPr="00AB757B" w:rsidRDefault="009E7618" w:rsidP="0025296C">
      <w:pPr>
        <w:spacing w:line="276" w:lineRule="auto"/>
        <w:ind w:left="-1134"/>
        <w:rPr>
          <w:rFonts w:ascii="Arial" w:hAnsi="Arial" w:cs="Arial"/>
          <w:b/>
          <w:sz w:val="22"/>
          <w:szCs w:val="22"/>
        </w:rPr>
      </w:pPr>
    </w:p>
    <w:p w14:paraId="18D632CC" w14:textId="64B9BBCE" w:rsidR="009C1FB7" w:rsidRPr="00AB757B" w:rsidRDefault="009C1FB7" w:rsidP="0025296C">
      <w:pPr>
        <w:spacing w:line="276" w:lineRule="auto"/>
        <w:ind w:left="-1134"/>
        <w:rPr>
          <w:rFonts w:ascii="Arial" w:hAnsi="Arial" w:cs="Arial"/>
          <w:b/>
          <w:color w:val="FF0000"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10 – ADEQUAÇÃO ORÇAMENTÁRIA.</w:t>
      </w:r>
      <w:r w:rsidR="00254E07" w:rsidRPr="00AB757B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Style w:val="Tabelacomgrade"/>
        <w:tblW w:w="0" w:type="auto"/>
        <w:tblInd w:w="-1134" w:type="dxa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C6A00" w:rsidRPr="00AB757B" w14:paraId="48396BC2" w14:textId="77777777" w:rsidTr="007C6A00">
        <w:tc>
          <w:tcPr>
            <w:tcW w:w="2265" w:type="dxa"/>
          </w:tcPr>
          <w:bookmarkEnd w:id="0"/>
          <w:p w14:paraId="5BAE1679" w14:textId="050B81D5" w:rsidR="007C6A00" w:rsidRPr="00AB757B" w:rsidRDefault="007C6A00" w:rsidP="0025296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color w:val="000000"/>
                <w:sz w:val="22"/>
                <w:szCs w:val="22"/>
              </w:rPr>
              <w:t>REDUZIDO</w:t>
            </w:r>
          </w:p>
        </w:tc>
        <w:tc>
          <w:tcPr>
            <w:tcW w:w="2265" w:type="dxa"/>
          </w:tcPr>
          <w:p w14:paraId="40A10543" w14:textId="4492A874" w:rsidR="007C6A00" w:rsidRPr="00AB757B" w:rsidRDefault="007C6A00" w:rsidP="0025296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color w:val="000000"/>
                <w:sz w:val="22"/>
                <w:szCs w:val="22"/>
              </w:rPr>
              <w:t>DOTAÇÃO</w:t>
            </w:r>
          </w:p>
        </w:tc>
        <w:tc>
          <w:tcPr>
            <w:tcW w:w="2266" w:type="dxa"/>
          </w:tcPr>
          <w:p w14:paraId="7C53A4FE" w14:textId="26928DCF" w:rsidR="007C6A00" w:rsidRPr="00AB757B" w:rsidRDefault="007C6A00" w:rsidP="0025296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color w:val="000000"/>
                <w:sz w:val="22"/>
                <w:szCs w:val="22"/>
              </w:rPr>
              <w:t>FONTE</w:t>
            </w:r>
          </w:p>
        </w:tc>
        <w:tc>
          <w:tcPr>
            <w:tcW w:w="2266" w:type="dxa"/>
          </w:tcPr>
          <w:p w14:paraId="2FED9352" w14:textId="3B1EA21F" w:rsidR="007C6A00" w:rsidRPr="00AB757B" w:rsidRDefault="007C6A00" w:rsidP="0025296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color w:val="000000"/>
                <w:sz w:val="22"/>
                <w:szCs w:val="22"/>
              </w:rPr>
              <w:t>VALOR</w:t>
            </w:r>
          </w:p>
        </w:tc>
      </w:tr>
      <w:tr w:rsidR="007C6A00" w:rsidRPr="00AB757B" w14:paraId="5DC0F6C5" w14:textId="77777777" w:rsidTr="007C6A00">
        <w:tc>
          <w:tcPr>
            <w:tcW w:w="2265" w:type="dxa"/>
          </w:tcPr>
          <w:p w14:paraId="45C9790F" w14:textId="375BC610" w:rsidR="007C6A00" w:rsidRPr="00AB757B" w:rsidRDefault="0044139D" w:rsidP="0025296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2265" w:type="dxa"/>
          </w:tcPr>
          <w:p w14:paraId="5D360FA3" w14:textId="1CF5B3B1" w:rsidR="007C6A00" w:rsidRPr="00AB757B" w:rsidRDefault="0044139D" w:rsidP="0025296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color w:val="000000"/>
                <w:sz w:val="22"/>
                <w:szCs w:val="22"/>
              </w:rPr>
              <w:t>3.3.90.39</w:t>
            </w:r>
          </w:p>
        </w:tc>
        <w:tc>
          <w:tcPr>
            <w:tcW w:w="2266" w:type="dxa"/>
          </w:tcPr>
          <w:p w14:paraId="7E02BC39" w14:textId="62794268" w:rsidR="007C6A00" w:rsidRPr="00AB757B" w:rsidRDefault="0044139D" w:rsidP="0025296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2266" w:type="dxa"/>
          </w:tcPr>
          <w:p w14:paraId="49FBD902" w14:textId="044B2D45" w:rsidR="007C6A00" w:rsidRPr="00AB757B" w:rsidRDefault="00A23749" w:rsidP="0025296C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757B">
              <w:rPr>
                <w:rFonts w:ascii="Arial" w:hAnsi="Arial" w:cs="Arial"/>
                <w:b/>
                <w:color w:val="000000"/>
                <w:sz w:val="22"/>
                <w:szCs w:val="22"/>
              </w:rPr>
              <w:t>R$10.800,00</w:t>
            </w:r>
          </w:p>
        </w:tc>
      </w:tr>
    </w:tbl>
    <w:p w14:paraId="6C67811E" w14:textId="77777777" w:rsidR="00031A5A" w:rsidRPr="00AB757B" w:rsidRDefault="00031A5A" w:rsidP="0025296C">
      <w:pPr>
        <w:spacing w:line="276" w:lineRule="auto"/>
        <w:ind w:left="-1134"/>
        <w:rPr>
          <w:rFonts w:ascii="Arial" w:hAnsi="Arial" w:cs="Arial"/>
          <w:b/>
          <w:color w:val="000000"/>
          <w:sz w:val="22"/>
          <w:szCs w:val="22"/>
        </w:rPr>
      </w:pPr>
    </w:p>
    <w:p w14:paraId="2FB0F3FC" w14:textId="77777777" w:rsidR="00C01D87" w:rsidRPr="00AB757B" w:rsidRDefault="00C01D87" w:rsidP="0025296C">
      <w:pPr>
        <w:spacing w:line="276" w:lineRule="auto"/>
        <w:ind w:left="-1134"/>
        <w:rPr>
          <w:rFonts w:ascii="Arial" w:hAnsi="Arial" w:cs="Arial"/>
          <w:b/>
          <w:color w:val="000000"/>
          <w:sz w:val="22"/>
          <w:szCs w:val="22"/>
        </w:rPr>
      </w:pPr>
    </w:p>
    <w:p w14:paraId="0CB822AA" w14:textId="10CDEF5F" w:rsidR="009F6057" w:rsidRPr="00AB757B" w:rsidRDefault="009F6057" w:rsidP="0025296C">
      <w:pPr>
        <w:spacing w:line="276" w:lineRule="auto"/>
        <w:ind w:left="-1134"/>
        <w:rPr>
          <w:rFonts w:ascii="Arial" w:hAnsi="Arial" w:cs="Arial"/>
          <w:bCs/>
          <w:color w:val="000000"/>
          <w:sz w:val="22"/>
          <w:szCs w:val="22"/>
        </w:rPr>
      </w:pPr>
      <w:r w:rsidRPr="00AB757B">
        <w:rPr>
          <w:rFonts w:ascii="Arial" w:hAnsi="Arial" w:cs="Arial"/>
          <w:b/>
          <w:color w:val="000000"/>
          <w:sz w:val="22"/>
          <w:szCs w:val="22"/>
        </w:rPr>
        <w:t>Responsável pelas informações deste Termo de Referência:</w:t>
      </w:r>
      <w:r w:rsidR="008C7EF9" w:rsidRPr="00AB757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483B68" w:rsidRPr="00AB757B">
        <w:rPr>
          <w:rFonts w:ascii="Arial" w:hAnsi="Arial" w:cs="Arial"/>
          <w:bCs/>
          <w:color w:val="000000"/>
          <w:sz w:val="22"/>
          <w:szCs w:val="22"/>
        </w:rPr>
        <w:t>Francielly Mattei Dias, secretária de Planejamento.</w:t>
      </w:r>
    </w:p>
    <w:p w14:paraId="59D140E7" w14:textId="77777777" w:rsidR="009A2347" w:rsidRPr="00AB757B" w:rsidRDefault="009A2347" w:rsidP="0025296C">
      <w:pPr>
        <w:spacing w:line="276" w:lineRule="auto"/>
        <w:ind w:left="-1134" w:firstLine="850"/>
        <w:jc w:val="both"/>
        <w:rPr>
          <w:rFonts w:ascii="Arial" w:hAnsi="Arial" w:cs="Arial"/>
          <w:sz w:val="22"/>
          <w:szCs w:val="22"/>
          <w:lang w:val="pt-PT"/>
        </w:rPr>
      </w:pPr>
    </w:p>
    <w:p w14:paraId="4BB3B210" w14:textId="77777777" w:rsidR="009A2347" w:rsidRPr="00AB757B" w:rsidRDefault="009A2347" w:rsidP="0025296C">
      <w:pPr>
        <w:spacing w:line="276" w:lineRule="auto"/>
        <w:ind w:left="-1134"/>
        <w:jc w:val="both"/>
        <w:rPr>
          <w:rFonts w:ascii="Arial" w:hAnsi="Arial" w:cs="Arial"/>
          <w:sz w:val="22"/>
          <w:szCs w:val="22"/>
          <w:lang w:val="pt-PT"/>
        </w:rPr>
      </w:pPr>
    </w:p>
    <w:p w14:paraId="47C2E8FA" w14:textId="656101F0" w:rsidR="005D311D" w:rsidRPr="00AB757B" w:rsidRDefault="002B3EE1" w:rsidP="0025296C">
      <w:pPr>
        <w:spacing w:line="276" w:lineRule="auto"/>
        <w:ind w:left="-1134"/>
        <w:jc w:val="right"/>
        <w:rPr>
          <w:rFonts w:ascii="Arial" w:hAnsi="Arial" w:cs="Arial"/>
          <w:sz w:val="22"/>
          <w:szCs w:val="22"/>
          <w:lang w:val="pt-PT"/>
        </w:rPr>
      </w:pPr>
      <w:r w:rsidRPr="00AB757B">
        <w:rPr>
          <w:rFonts w:ascii="Arial" w:hAnsi="Arial" w:cs="Arial"/>
          <w:sz w:val="22"/>
          <w:szCs w:val="22"/>
          <w:lang w:val="pt-PT"/>
        </w:rPr>
        <w:t xml:space="preserve">Vera Cruz do Oeste, </w:t>
      </w:r>
      <w:r w:rsidR="00483B68" w:rsidRPr="00AB757B">
        <w:rPr>
          <w:rFonts w:ascii="Arial" w:hAnsi="Arial" w:cs="Arial"/>
          <w:sz w:val="22"/>
          <w:szCs w:val="22"/>
          <w:lang w:val="pt-PT"/>
        </w:rPr>
        <w:t>30</w:t>
      </w:r>
      <w:r w:rsidR="00C5518E" w:rsidRPr="00AB757B">
        <w:rPr>
          <w:rFonts w:ascii="Arial" w:hAnsi="Arial" w:cs="Arial"/>
          <w:sz w:val="22"/>
          <w:szCs w:val="22"/>
          <w:lang w:val="pt-PT"/>
        </w:rPr>
        <w:t xml:space="preserve"> de setembro </w:t>
      </w:r>
      <w:r w:rsidRPr="00AB757B">
        <w:rPr>
          <w:rFonts w:ascii="Arial" w:hAnsi="Arial" w:cs="Arial"/>
          <w:sz w:val="22"/>
          <w:szCs w:val="22"/>
          <w:lang w:val="pt-PT"/>
        </w:rPr>
        <w:t>de 202</w:t>
      </w:r>
      <w:r w:rsidR="00483B68" w:rsidRPr="00AB757B">
        <w:rPr>
          <w:rFonts w:ascii="Arial" w:hAnsi="Arial" w:cs="Arial"/>
          <w:sz w:val="22"/>
          <w:szCs w:val="22"/>
          <w:lang w:val="pt-PT"/>
        </w:rPr>
        <w:t>5</w:t>
      </w:r>
      <w:r w:rsidRPr="00AB757B">
        <w:rPr>
          <w:rFonts w:ascii="Arial" w:hAnsi="Arial" w:cs="Arial"/>
          <w:sz w:val="22"/>
          <w:szCs w:val="22"/>
          <w:lang w:val="pt-PT"/>
        </w:rPr>
        <w:t>.</w:t>
      </w:r>
    </w:p>
    <w:p w14:paraId="1B709E82" w14:textId="77777777" w:rsidR="002B3EE1" w:rsidRPr="00AB757B" w:rsidRDefault="002B3EE1" w:rsidP="0025296C">
      <w:pPr>
        <w:spacing w:line="276" w:lineRule="auto"/>
        <w:ind w:left="-1134"/>
        <w:jc w:val="right"/>
        <w:rPr>
          <w:rFonts w:ascii="Arial" w:hAnsi="Arial" w:cs="Arial"/>
          <w:sz w:val="22"/>
          <w:szCs w:val="22"/>
          <w:lang w:val="pt-PT"/>
        </w:rPr>
      </w:pPr>
    </w:p>
    <w:p w14:paraId="33E34CCC" w14:textId="77777777" w:rsidR="00865BE0" w:rsidRPr="00AB757B" w:rsidRDefault="00865BE0" w:rsidP="0025296C">
      <w:pPr>
        <w:spacing w:line="276" w:lineRule="auto"/>
        <w:ind w:left="-1134"/>
        <w:jc w:val="right"/>
        <w:rPr>
          <w:rFonts w:ascii="Arial" w:hAnsi="Arial" w:cs="Arial"/>
          <w:sz w:val="22"/>
          <w:szCs w:val="22"/>
          <w:lang w:val="pt-PT"/>
        </w:rPr>
      </w:pPr>
    </w:p>
    <w:p w14:paraId="0C569267" w14:textId="1505A56D" w:rsidR="000C073C" w:rsidRPr="00AB757B" w:rsidRDefault="000C073C" w:rsidP="0025296C">
      <w:pPr>
        <w:spacing w:line="276" w:lineRule="auto"/>
        <w:ind w:left="-567" w:firstLine="567"/>
        <w:jc w:val="center"/>
        <w:rPr>
          <w:rFonts w:ascii="Arial" w:hAnsi="Arial" w:cs="Arial"/>
          <w:kern w:val="16"/>
          <w:sz w:val="22"/>
          <w:szCs w:val="22"/>
        </w:rPr>
      </w:pPr>
      <w:r w:rsidRPr="00AB757B">
        <w:rPr>
          <w:rFonts w:ascii="Arial" w:hAnsi="Arial" w:cs="Arial"/>
          <w:kern w:val="16"/>
          <w:sz w:val="22"/>
          <w:szCs w:val="22"/>
        </w:rPr>
        <w:t>____________________________________</w:t>
      </w:r>
    </w:p>
    <w:p w14:paraId="703B1FA1" w14:textId="77777777" w:rsidR="000C073C" w:rsidRPr="00AB757B" w:rsidRDefault="000C073C" w:rsidP="0025296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757B">
        <w:rPr>
          <w:rFonts w:ascii="Arial" w:hAnsi="Arial" w:cs="Arial"/>
          <w:b/>
          <w:sz w:val="22"/>
          <w:szCs w:val="22"/>
        </w:rPr>
        <w:t>Francielly Mattei Dias</w:t>
      </w:r>
    </w:p>
    <w:p w14:paraId="273955C1" w14:textId="77777777" w:rsidR="000C073C" w:rsidRPr="006F43E2" w:rsidRDefault="000C073C" w:rsidP="0025296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B757B">
        <w:rPr>
          <w:rFonts w:ascii="Arial" w:hAnsi="Arial" w:cs="Arial"/>
          <w:sz w:val="22"/>
          <w:szCs w:val="22"/>
        </w:rPr>
        <w:t>Secretaria Municipal de Planejamento</w:t>
      </w:r>
    </w:p>
    <w:p w14:paraId="2FBBC82A" w14:textId="77777777" w:rsidR="0038193C" w:rsidRPr="006F43E2" w:rsidRDefault="0038193C" w:rsidP="0025296C">
      <w:pPr>
        <w:spacing w:line="276" w:lineRule="auto"/>
        <w:ind w:left="-1134"/>
        <w:jc w:val="both"/>
        <w:rPr>
          <w:rFonts w:ascii="Arial" w:hAnsi="Arial" w:cs="Arial"/>
          <w:b/>
          <w:sz w:val="22"/>
          <w:szCs w:val="22"/>
        </w:rPr>
      </w:pPr>
    </w:p>
    <w:sectPr w:rsidR="0038193C" w:rsidRPr="006F43E2" w:rsidSect="0072335D">
      <w:headerReference w:type="default" r:id="rId8"/>
      <w:pgSz w:w="11907" w:h="16840" w:code="9"/>
      <w:pgMar w:top="2269" w:right="567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D7E28" w14:textId="77777777" w:rsidR="00B1130E" w:rsidRDefault="00B1130E">
      <w:r>
        <w:separator/>
      </w:r>
    </w:p>
  </w:endnote>
  <w:endnote w:type="continuationSeparator" w:id="0">
    <w:p w14:paraId="7E3718F7" w14:textId="77777777" w:rsidR="00B1130E" w:rsidRDefault="00B11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00FDD" w14:textId="77777777" w:rsidR="00B1130E" w:rsidRDefault="00B1130E">
      <w:r>
        <w:separator/>
      </w:r>
    </w:p>
  </w:footnote>
  <w:footnote w:type="continuationSeparator" w:id="0">
    <w:p w14:paraId="398B9F88" w14:textId="77777777" w:rsidR="00B1130E" w:rsidRDefault="00B11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28D48" w14:textId="21928685" w:rsidR="002B0448" w:rsidRDefault="00C5001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6DBFB83B" wp14:editId="5C617356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806878533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0441219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101308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3FF2C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BFB83B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" stroked="f">
                <v:textbox inset="0,,0">
                  <w:txbxContent>
                    <w:p w14:paraId="68F3FF2C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0BA8F7" wp14:editId="028168CC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139341446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587D7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0BA8F7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23B587D7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D5DFD8C" wp14:editId="092D604A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41855659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20136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5DFD8C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6CC20136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9D4BA68" wp14:editId="189511CD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05797304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63B8A3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D4BA68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7063B8A3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0FFD364" wp14:editId="11DECC7A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190896150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315D72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23953974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C68"/>
    <w:multiLevelType w:val="hybridMultilevel"/>
    <w:tmpl w:val="392829F4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A0168D"/>
    <w:multiLevelType w:val="hybridMultilevel"/>
    <w:tmpl w:val="0FE66C2E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1237D8"/>
    <w:multiLevelType w:val="multilevel"/>
    <w:tmpl w:val="76340B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C13B26"/>
    <w:multiLevelType w:val="multilevel"/>
    <w:tmpl w:val="C746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9012EE"/>
    <w:multiLevelType w:val="multilevel"/>
    <w:tmpl w:val="BA5A8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4E7D44"/>
    <w:multiLevelType w:val="multilevel"/>
    <w:tmpl w:val="EF20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7B27F5"/>
    <w:multiLevelType w:val="multilevel"/>
    <w:tmpl w:val="4A344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1D7707"/>
    <w:multiLevelType w:val="multilevel"/>
    <w:tmpl w:val="82B625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960CBF"/>
    <w:multiLevelType w:val="multilevel"/>
    <w:tmpl w:val="6382E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5D3B92"/>
    <w:multiLevelType w:val="multilevel"/>
    <w:tmpl w:val="0B10C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EF24DD"/>
    <w:multiLevelType w:val="multilevel"/>
    <w:tmpl w:val="EB442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91169D"/>
    <w:multiLevelType w:val="multilevel"/>
    <w:tmpl w:val="7F0C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6206B8"/>
    <w:multiLevelType w:val="multilevel"/>
    <w:tmpl w:val="E0B879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001612"/>
    <w:multiLevelType w:val="multilevel"/>
    <w:tmpl w:val="BCB0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6D7021"/>
    <w:multiLevelType w:val="multilevel"/>
    <w:tmpl w:val="C1206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473D0C"/>
    <w:multiLevelType w:val="multilevel"/>
    <w:tmpl w:val="259E7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AB7012"/>
    <w:multiLevelType w:val="multilevel"/>
    <w:tmpl w:val="88B4D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BC0C1E"/>
    <w:multiLevelType w:val="multilevel"/>
    <w:tmpl w:val="FA1E0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89731D"/>
    <w:multiLevelType w:val="multilevel"/>
    <w:tmpl w:val="68C6F2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7403C6"/>
    <w:multiLevelType w:val="multilevel"/>
    <w:tmpl w:val="D16A6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82770F"/>
    <w:multiLevelType w:val="multilevel"/>
    <w:tmpl w:val="79C88D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70733C"/>
    <w:multiLevelType w:val="multilevel"/>
    <w:tmpl w:val="14927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5427CA"/>
    <w:multiLevelType w:val="multilevel"/>
    <w:tmpl w:val="758E4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9E4106"/>
    <w:multiLevelType w:val="multilevel"/>
    <w:tmpl w:val="7CC2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026E3B"/>
    <w:multiLevelType w:val="hybridMultilevel"/>
    <w:tmpl w:val="E5DCBC72"/>
    <w:lvl w:ilvl="0" w:tplc="0416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6DE52CA1"/>
    <w:multiLevelType w:val="multilevel"/>
    <w:tmpl w:val="D806EB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9207A5"/>
    <w:multiLevelType w:val="multilevel"/>
    <w:tmpl w:val="E4262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5E5C68"/>
    <w:multiLevelType w:val="multilevel"/>
    <w:tmpl w:val="A7562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083C6E"/>
    <w:multiLevelType w:val="multilevel"/>
    <w:tmpl w:val="6C4C16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sz w:val="22"/>
        <w:szCs w:val="2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Arial" w:hAnsi="Arial" w:cs="Arial" w:hint="default"/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/>
        <w:bCs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7318" w:hanging="1080"/>
      </w:pPr>
      <w:rPr>
        <w:rFonts w:hint="default"/>
        <w:b/>
        <w:bCs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29" w15:restartNumberingAfterBreak="0">
    <w:nsid w:val="759C37AC"/>
    <w:multiLevelType w:val="multilevel"/>
    <w:tmpl w:val="F0EE6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956CC7"/>
    <w:multiLevelType w:val="multilevel"/>
    <w:tmpl w:val="33C44F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 w16cid:durableId="1103769500">
    <w:abstractNumId w:val="28"/>
  </w:num>
  <w:num w:numId="2" w16cid:durableId="1568808876">
    <w:abstractNumId w:val="5"/>
  </w:num>
  <w:num w:numId="3" w16cid:durableId="1194610674">
    <w:abstractNumId w:val="30"/>
  </w:num>
  <w:num w:numId="4" w16cid:durableId="1577780282">
    <w:abstractNumId w:val="13"/>
  </w:num>
  <w:num w:numId="5" w16cid:durableId="1602646820">
    <w:abstractNumId w:val="20"/>
  </w:num>
  <w:num w:numId="6" w16cid:durableId="2086756873">
    <w:abstractNumId w:val="15"/>
  </w:num>
  <w:num w:numId="7" w16cid:durableId="1836604524">
    <w:abstractNumId w:val="14"/>
  </w:num>
  <w:num w:numId="8" w16cid:durableId="1108233253">
    <w:abstractNumId w:val="25"/>
  </w:num>
  <w:num w:numId="9" w16cid:durableId="543366791">
    <w:abstractNumId w:val="23"/>
  </w:num>
  <w:num w:numId="10" w16cid:durableId="1946383895">
    <w:abstractNumId w:val="18"/>
  </w:num>
  <w:num w:numId="11" w16cid:durableId="1190296961">
    <w:abstractNumId w:val="4"/>
  </w:num>
  <w:num w:numId="12" w16cid:durableId="147940923">
    <w:abstractNumId w:val="2"/>
  </w:num>
  <w:num w:numId="13" w16cid:durableId="1091245731">
    <w:abstractNumId w:val="9"/>
  </w:num>
  <w:num w:numId="14" w16cid:durableId="1802917406">
    <w:abstractNumId w:val="7"/>
  </w:num>
  <w:num w:numId="15" w16cid:durableId="226842001">
    <w:abstractNumId w:val="29"/>
  </w:num>
  <w:num w:numId="16" w16cid:durableId="48042859">
    <w:abstractNumId w:val="27"/>
  </w:num>
  <w:num w:numId="17" w16cid:durableId="225147489">
    <w:abstractNumId w:val="6"/>
  </w:num>
  <w:num w:numId="18" w16cid:durableId="1600214496">
    <w:abstractNumId w:val="12"/>
  </w:num>
  <w:num w:numId="19" w16cid:durableId="1596981486">
    <w:abstractNumId w:val="11"/>
  </w:num>
  <w:num w:numId="20" w16cid:durableId="1881821721">
    <w:abstractNumId w:val="3"/>
  </w:num>
  <w:num w:numId="21" w16cid:durableId="1072970434">
    <w:abstractNumId w:val="8"/>
  </w:num>
  <w:num w:numId="22" w16cid:durableId="2017077482">
    <w:abstractNumId w:val="26"/>
  </w:num>
  <w:num w:numId="23" w16cid:durableId="1956063283">
    <w:abstractNumId w:val="16"/>
  </w:num>
  <w:num w:numId="24" w16cid:durableId="1534418208">
    <w:abstractNumId w:val="19"/>
  </w:num>
  <w:num w:numId="25" w16cid:durableId="1829444677">
    <w:abstractNumId w:val="10"/>
  </w:num>
  <w:num w:numId="26" w16cid:durableId="2043090250">
    <w:abstractNumId w:val="22"/>
  </w:num>
  <w:num w:numId="27" w16cid:durableId="437725849">
    <w:abstractNumId w:val="17"/>
  </w:num>
  <w:num w:numId="28" w16cid:durableId="856311264">
    <w:abstractNumId w:val="21"/>
  </w:num>
  <w:num w:numId="29" w16cid:durableId="2048144560">
    <w:abstractNumId w:val="0"/>
  </w:num>
  <w:num w:numId="30" w16cid:durableId="413363319">
    <w:abstractNumId w:val="24"/>
  </w:num>
  <w:num w:numId="31" w16cid:durableId="1606422721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nORJ1U6m7usPK8nbDR3MPs2j0RVGLtk7DAAyA7fOijIXo7n/4pIXqx+VJoV0as+mKQZHMjdYGLa3dq7YD8wrrQ==" w:salt="l0EMMIFhB0kgMAnkWgr1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4848"/>
    <w:rsid w:val="0000492A"/>
    <w:rsid w:val="00010656"/>
    <w:rsid w:val="000110C3"/>
    <w:rsid w:val="00011653"/>
    <w:rsid w:val="00014520"/>
    <w:rsid w:val="00023616"/>
    <w:rsid w:val="00025012"/>
    <w:rsid w:val="00025A4C"/>
    <w:rsid w:val="00027594"/>
    <w:rsid w:val="00031A5A"/>
    <w:rsid w:val="00032729"/>
    <w:rsid w:val="0003302E"/>
    <w:rsid w:val="000367BA"/>
    <w:rsid w:val="00036D7C"/>
    <w:rsid w:val="00037F68"/>
    <w:rsid w:val="00037FB3"/>
    <w:rsid w:val="000409DD"/>
    <w:rsid w:val="00042AC5"/>
    <w:rsid w:val="00042E0E"/>
    <w:rsid w:val="00044E80"/>
    <w:rsid w:val="00050402"/>
    <w:rsid w:val="000517B6"/>
    <w:rsid w:val="000519CE"/>
    <w:rsid w:val="000536B0"/>
    <w:rsid w:val="000542E8"/>
    <w:rsid w:val="00056E69"/>
    <w:rsid w:val="000573BD"/>
    <w:rsid w:val="00057958"/>
    <w:rsid w:val="000601DD"/>
    <w:rsid w:val="00067AC9"/>
    <w:rsid w:val="00071C3A"/>
    <w:rsid w:val="000770E3"/>
    <w:rsid w:val="00081436"/>
    <w:rsid w:val="00085993"/>
    <w:rsid w:val="000860E8"/>
    <w:rsid w:val="00087D9F"/>
    <w:rsid w:val="00090894"/>
    <w:rsid w:val="000910F5"/>
    <w:rsid w:val="00092133"/>
    <w:rsid w:val="0009318E"/>
    <w:rsid w:val="000936BB"/>
    <w:rsid w:val="00093D16"/>
    <w:rsid w:val="000952AD"/>
    <w:rsid w:val="000A38C6"/>
    <w:rsid w:val="000A604E"/>
    <w:rsid w:val="000A635A"/>
    <w:rsid w:val="000B00B9"/>
    <w:rsid w:val="000B1EEA"/>
    <w:rsid w:val="000B255A"/>
    <w:rsid w:val="000B37A1"/>
    <w:rsid w:val="000B3C2B"/>
    <w:rsid w:val="000B3FB0"/>
    <w:rsid w:val="000B5C70"/>
    <w:rsid w:val="000C073C"/>
    <w:rsid w:val="000C07F5"/>
    <w:rsid w:val="000C0CF3"/>
    <w:rsid w:val="000C2AC1"/>
    <w:rsid w:val="000C4B3D"/>
    <w:rsid w:val="000C7B28"/>
    <w:rsid w:val="000D2353"/>
    <w:rsid w:val="000D2CBC"/>
    <w:rsid w:val="000D4596"/>
    <w:rsid w:val="000D5BE5"/>
    <w:rsid w:val="000D6CD4"/>
    <w:rsid w:val="000E064B"/>
    <w:rsid w:val="000E0829"/>
    <w:rsid w:val="000E1330"/>
    <w:rsid w:val="000E277B"/>
    <w:rsid w:val="000E35C5"/>
    <w:rsid w:val="000E3A99"/>
    <w:rsid w:val="000E5151"/>
    <w:rsid w:val="000E53BD"/>
    <w:rsid w:val="000E568E"/>
    <w:rsid w:val="000F015E"/>
    <w:rsid w:val="000F07A0"/>
    <w:rsid w:val="000F3AEA"/>
    <w:rsid w:val="000F4549"/>
    <w:rsid w:val="000F5D13"/>
    <w:rsid w:val="000F7A52"/>
    <w:rsid w:val="00101ACB"/>
    <w:rsid w:val="00104A78"/>
    <w:rsid w:val="00105B68"/>
    <w:rsid w:val="0010629B"/>
    <w:rsid w:val="00110AF0"/>
    <w:rsid w:val="00110BA5"/>
    <w:rsid w:val="001113F1"/>
    <w:rsid w:val="00111D11"/>
    <w:rsid w:val="00113380"/>
    <w:rsid w:val="00114807"/>
    <w:rsid w:val="00114975"/>
    <w:rsid w:val="00114BA9"/>
    <w:rsid w:val="001162DE"/>
    <w:rsid w:val="001225AA"/>
    <w:rsid w:val="0012461A"/>
    <w:rsid w:val="00125F88"/>
    <w:rsid w:val="00127EA1"/>
    <w:rsid w:val="0013446E"/>
    <w:rsid w:val="00134877"/>
    <w:rsid w:val="00135D34"/>
    <w:rsid w:val="00135DF6"/>
    <w:rsid w:val="00137AC9"/>
    <w:rsid w:val="00137F4D"/>
    <w:rsid w:val="00142AFE"/>
    <w:rsid w:val="001438DD"/>
    <w:rsid w:val="00143A1D"/>
    <w:rsid w:val="0014525B"/>
    <w:rsid w:val="00145BE4"/>
    <w:rsid w:val="00147D55"/>
    <w:rsid w:val="00150E86"/>
    <w:rsid w:val="00151BAE"/>
    <w:rsid w:val="00153D13"/>
    <w:rsid w:val="00155E92"/>
    <w:rsid w:val="00155FEC"/>
    <w:rsid w:val="00157C6C"/>
    <w:rsid w:val="0016269A"/>
    <w:rsid w:val="0016299E"/>
    <w:rsid w:val="0016424D"/>
    <w:rsid w:val="00164DBE"/>
    <w:rsid w:val="00166946"/>
    <w:rsid w:val="00173D70"/>
    <w:rsid w:val="00183190"/>
    <w:rsid w:val="00185037"/>
    <w:rsid w:val="001945EF"/>
    <w:rsid w:val="00194B2F"/>
    <w:rsid w:val="00195B68"/>
    <w:rsid w:val="00197570"/>
    <w:rsid w:val="001A026B"/>
    <w:rsid w:val="001A1757"/>
    <w:rsid w:val="001A7C3D"/>
    <w:rsid w:val="001B0E7C"/>
    <w:rsid w:val="001C022F"/>
    <w:rsid w:val="001C1E0B"/>
    <w:rsid w:val="001C3588"/>
    <w:rsid w:val="001C7A3C"/>
    <w:rsid w:val="001C7CA8"/>
    <w:rsid w:val="001D33C2"/>
    <w:rsid w:val="001D388F"/>
    <w:rsid w:val="001D4F8F"/>
    <w:rsid w:val="001E14E4"/>
    <w:rsid w:val="001E1F7E"/>
    <w:rsid w:val="001E2719"/>
    <w:rsid w:val="001E2D26"/>
    <w:rsid w:val="001E4FCF"/>
    <w:rsid w:val="001E5541"/>
    <w:rsid w:val="001E5FD8"/>
    <w:rsid w:val="001E74F0"/>
    <w:rsid w:val="001F028C"/>
    <w:rsid w:val="001F3E2F"/>
    <w:rsid w:val="00201495"/>
    <w:rsid w:val="00203649"/>
    <w:rsid w:val="0020416C"/>
    <w:rsid w:val="002107DD"/>
    <w:rsid w:val="00212D2F"/>
    <w:rsid w:val="00213386"/>
    <w:rsid w:val="0021781A"/>
    <w:rsid w:val="00222159"/>
    <w:rsid w:val="0022231A"/>
    <w:rsid w:val="00222F0F"/>
    <w:rsid w:val="002254F7"/>
    <w:rsid w:val="002254F8"/>
    <w:rsid w:val="00227A23"/>
    <w:rsid w:val="0023085F"/>
    <w:rsid w:val="00234141"/>
    <w:rsid w:val="00244AD2"/>
    <w:rsid w:val="00244F66"/>
    <w:rsid w:val="0024611F"/>
    <w:rsid w:val="00246D1E"/>
    <w:rsid w:val="002515CE"/>
    <w:rsid w:val="00252256"/>
    <w:rsid w:val="0025296C"/>
    <w:rsid w:val="00254E07"/>
    <w:rsid w:val="00255D13"/>
    <w:rsid w:val="00261DD7"/>
    <w:rsid w:val="00261FFF"/>
    <w:rsid w:val="002634B0"/>
    <w:rsid w:val="00263F70"/>
    <w:rsid w:val="00265D36"/>
    <w:rsid w:val="00266ABE"/>
    <w:rsid w:val="00266C1C"/>
    <w:rsid w:val="00270E33"/>
    <w:rsid w:val="00273D56"/>
    <w:rsid w:val="00274D98"/>
    <w:rsid w:val="00281ABD"/>
    <w:rsid w:val="00283484"/>
    <w:rsid w:val="00283B11"/>
    <w:rsid w:val="002874D3"/>
    <w:rsid w:val="00291342"/>
    <w:rsid w:val="0029375A"/>
    <w:rsid w:val="00293B38"/>
    <w:rsid w:val="0029496C"/>
    <w:rsid w:val="00294A9A"/>
    <w:rsid w:val="00294DEA"/>
    <w:rsid w:val="00297DE4"/>
    <w:rsid w:val="002A0A47"/>
    <w:rsid w:val="002A2B10"/>
    <w:rsid w:val="002A3302"/>
    <w:rsid w:val="002A6C7D"/>
    <w:rsid w:val="002B0448"/>
    <w:rsid w:val="002B18F2"/>
    <w:rsid w:val="002B1973"/>
    <w:rsid w:val="002B1A83"/>
    <w:rsid w:val="002B3B9C"/>
    <w:rsid w:val="002B3EE1"/>
    <w:rsid w:val="002B5D00"/>
    <w:rsid w:val="002B7CBA"/>
    <w:rsid w:val="002C06D9"/>
    <w:rsid w:val="002C10E8"/>
    <w:rsid w:val="002C62A5"/>
    <w:rsid w:val="002C7284"/>
    <w:rsid w:val="002C7349"/>
    <w:rsid w:val="002D13D5"/>
    <w:rsid w:val="002D2631"/>
    <w:rsid w:val="002D4BF6"/>
    <w:rsid w:val="002E1120"/>
    <w:rsid w:val="002E2616"/>
    <w:rsid w:val="002E2BFC"/>
    <w:rsid w:val="002E3C0C"/>
    <w:rsid w:val="002E4040"/>
    <w:rsid w:val="002E4C79"/>
    <w:rsid w:val="002F0748"/>
    <w:rsid w:val="002F1222"/>
    <w:rsid w:val="002F45B1"/>
    <w:rsid w:val="002F4E40"/>
    <w:rsid w:val="002F528B"/>
    <w:rsid w:val="002F5DCD"/>
    <w:rsid w:val="002F6CDB"/>
    <w:rsid w:val="002F703F"/>
    <w:rsid w:val="00301B03"/>
    <w:rsid w:val="00301EC3"/>
    <w:rsid w:val="00303F75"/>
    <w:rsid w:val="00304763"/>
    <w:rsid w:val="00307B01"/>
    <w:rsid w:val="003117DE"/>
    <w:rsid w:val="00313819"/>
    <w:rsid w:val="0031382D"/>
    <w:rsid w:val="00315032"/>
    <w:rsid w:val="0032006B"/>
    <w:rsid w:val="00325845"/>
    <w:rsid w:val="00325FC3"/>
    <w:rsid w:val="00326C1B"/>
    <w:rsid w:val="00326FB9"/>
    <w:rsid w:val="003314E3"/>
    <w:rsid w:val="00331F6C"/>
    <w:rsid w:val="003360B2"/>
    <w:rsid w:val="00340A2D"/>
    <w:rsid w:val="0034294D"/>
    <w:rsid w:val="00343B87"/>
    <w:rsid w:val="003476B7"/>
    <w:rsid w:val="0034780C"/>
    <w:rsid w:val="00350CDF"/>
    <w:rsid w:val="00351955"/>
    <w:rsid w:val="003534E8"/>
    <w:rsid w:val="00353EB9"/>
    <w:rsid w:val="0035463A"/>
    <w:rsid w:val="00354DF3"/>
    <w:rsid w:val="003565A0"/>
    <w:rsid w:val="00356764"/>
    <w:rsid w:val="003569C9"/>
    <w:rsid w:val="003571B7"/>
    <w:rsid w:val="00360A97"/>
    <w:rsid w:val="00360BAA"/>
    <w:rsid w:val="00362A5E"/>
    <w:rsid w:val="003655B3"/>
    <w:rsid w:val="00373635"/>
    <w:rsid w:val="003739D1"/>
    <w:rsid w:val="003763A6"/>
    <w:rsid w:val="003806E4"/>
    <w:rsid w:val="003814A9"/>
    <w:rsid w:val="0038193C"/>
    <w:rsid w:val="003823A3"/>
    <w:rsid w:val="00384B61"/>
    <w:rsid w:val="00384F8E"/>
    <w:rsid w:val="0038520B"/>
    <w:rsid w:val="00385666"/>
    <w:rsid w:val="003902AC"/>
    <w:rsid w:val="0039437D"/>
    <w:rsid w:val="003945A7"/>
    <w:rsid w:val="00395277"/>
    <w:rsid w:val="003955BF"/>
    <w:rsid w:val="003A05C8"/>
    <w:rsid w:val="003A07E0"/>
    <w:rsid w:val="003A0AE0"/>
    <w:rsid w:val="003A2320"/>
    <w:rsid w:val="003A3791"/>
    <w:rsid w:val="003A442F"/>
    <w:rsid w:val="003A53F3"/>
    <w:rsid w:val="003A6896"/>
    <w:rsid w:val="003A7473"/>
    <w:rsid w:val="003B3433"/>
    <w:rsid w:val="003B358A"/>
    <w:rsid w:val="003B3D13"/>
    <w:rsid w:val="003C2387"/>
    <w:rsid w:val="003C27CA"/>
    <w:rsid w:val="003C45E0"/>
    <w:rsid w:val="003C64DF"/>
    <w:rsid w:val="003D2666"/>
    <w:rsid w:val="003D7E49"/>
    <w:rsid w:val="003E0CFE"/>
    <w:rsid w:val="003F031C"/>
    <w:rsid w:val="003F222E"/>
    <w:rsid w:val="003F28A1"/>
    <w:rsid w:val="003F32BE"/>
    <w:rsid w:val="003F38B1"/>
    <w:rsid w:val="003F3C90"/>
    <w:rsid w:val="003F46D6"/>
    <w:rsid w:val="003F47BF"/>
    <w:rsid w:val="003F5CEC"/>
    <w:rsid w:val="00401320"/>
    <w:rsid w:val="00402B78"/>
    <w:rsid w:val="00402CA9"/>
    <w:rsid w:val="004037D8"/>
    <w:rsid w:val="0040461A"/>
    <w:rsid w:val="00410959"/>
    <w:rsid w:val="00411ECE"/>
    <w:rsid w:val="00411F9E"/>
    <w:rsid w:val="004137FC"/>
    <w:rsid w:val="00415466"/>
    <w:rsid w:val="00415BA1"/>
    <w:rsid w:val="00420559"/>
    <w:rsid w:val="0042346D"/>
    <w:rsid w:val="00424F13"/>
    <w:rsid w:val="00425F04"/>
    <w:rsid w:val="00427FDD"/>
    <w:rsid w:val="00433C76"/>
    <w:rsid w:val="00434A25"/>
    <w:rsid w:val="0043578C"/>
    <w:rsid w:val="00440762"/>
    <w:rsid w:val="00440A9A"/>
    <w:rsid w:val="00440B50"/>
    <w:rsid w:val="0044139D"/>
    <w:rsid w:val="00444237"/>
    <w:rsid w:val="00444298"/>
    <w:rsid w:val="00445E5B"/>
    <w:rsid w:val="00446586"/>
    <w:rsid w:val="00446C4E"/>
    <w:rsid w:val="00453177"/>
    <w:rsid w:val="004550EB"/>
    <w:rsid w:val="00455902"/>
    <w:rsid w:val="00456D78"/>
    <w:rsid w:val="00460623"/>
    <w:rsid w:val="0046462C"/>
    <w:rsid w:val="00465E74"/>
    <w:rsid w:val="00471116"/>
    <w:rsid w:val="00471933"/>
    <w:rsid w:val="00472648"/>
    <w:rsid w:val="00473BDC"/>
    <w:rsid w:val="00474A3E"/>
    <w:rsid w:val="004755BF"/>
    <w:rsid w:val="0047684C"/>
    <w:rsid w:val="0048045A"/>
    <w:rsid w:val="00481294"/>
    <w:rsid w:val="00481458"/>
    <w:rsid w:val="004815B5"/>
    <w:rsid w:val="00482F78"/>
    <w:rsid w:val="00483695"/>
    <w:rsid w:val="00483B68"/>
    <w:rsid w:val="00484C82"/>
    <w:rsid w:val="00485B6F"/>
    <w:rsid w:val="00487172"/>
    <w:rsid w:val="00492E24"/>
    <w:rsid w:val="00493B48"/>
    <w:rsid w:val="00493E0A"/>
    <w:rsid w:val="00493F56"/>
    <w:rsid w:val="0049461F"/>
    <w:rsid w:val="00494920"/>
    <w:rsid w:val="004969DC"/>
    <w:rsid w:val="00496E02"/>
    <w:rsid w:val="00497C85"/>
    <w:rsid w:val="004A0CFE"/>
    <w:rsid w:val="004A0F48"/>
    <w:rsid w:val="004A2261"/>
    <w:rsid w:val="004A7F96"/>
    <w:rsid w:val="004B0F64"/>
    <w:rsid w:val="004B2475"/>
    <w:rsid w:val="004B39E0"/>
    <w:rsid w:val="004B57B1"/>
    <w:rsid w:val="004B7A76"/>
    <w:rsid w:val="004B7B00"/>
    <w:rsid w:val="004C123A"/>
    <w:rsid w:val="004C2481"/>
    <w:rsid w:val="004C3DBF"/>
    <w:rsid w:val="004D14C9"/>
    <w:rsid w:val="004D20E2"/>
    <w:rsid w:val="004D2D67"/>
    <w:rsid w:val="004D59FA"/>
    <w:rsid w:val="004E0701"/>
    <w:rsid w:val="004E552D"/>
    <w:rsid w:val="004E7DA7"/>
    <w:rsid w:val="004E7DAB"/>
    <w:rsid w:val="004F0623"/>
    <w:rsid w:val="004F2939"/>
    <w:rsid w:val="004F2CE8"/>
    <w:rsid w:val="005001EE"/>
    <w:rsid w:val="0050162A"/>
    <w:rsid w:val="0050197C"/>
    <w:rsid w:val="00504C1C"/>
    <w:rsid w:val="00507DE2"/>
    <w:rsid w:val="00507FE5"/>
    <w:rsid w:val="00510021"/>
    <w:rsid w:val="00510FD1"/>
    <w:rsid w:val="005116E8"/>
    <w:rsid w:val="00513E3B"/>
    <w:rsid w:val="00515764"/>
    <w:rsid w:val="005170B0"/>
    <w:rsid w:val="00517D8A"/>
    <w:rsid w:val="00520605"/>
    <w:rsid w:val="0052184F"/>
    <w:rsid w:val="00523E7D"/>
    <w:rsid w:val="00524D2E"/>
    <w:rsid w:val="005267FD"/>
    <w:rsid w:val="0052731C"/>
    <w:rsid w:val="0053169E"/>
    <w:rsid w:val="00533031"/>
    <w:rsid w:val="00533C2F"/>
    <w:rsid w:val="005350A3"/>
    <w:rsid w:val="005359A3"/>
    <w:rsid w:val="00536020"/>
    <w:rsid w:val="00543616"/>
    <w:rsid w:val="0054621B"/>
    <w:rsid w:val="005465D6"/>
    <w:rsid w:val="005504A9"/>
    <w:rsid w:val="00553330"/>
    <w:rsid w:val="005611BC"/>
    <w:rsid w:val="00561914"/>
    <w:rsid w:val="005622EB"/>
    <w:rsid w:val="005630CA"/>
    <w:rsid w:val="00564E4C"/>
    <w:rsid w:val="005660DA"/>
    <w:rsid w:val="00570936"/>
    <w:rsid w:val="0057279E"/>
    <w:rsid w:val="00573A17"/>
    <w:rsid w:val="00576597"/>
    <w:rsid w:val="00582260"/>
    <w:rsid w:val="00587FE5"/>
    <w:rsid w:val="00590913"/>
    <w:rsid w:val="005A0716"/>
    <w:rsid w:val="005A0EB3"/>
    <w:rsid w:val="005A23E9"/>
    <w:rsid w:val="005A24C7"/>
    <w:rsid w:val="005A5EFC"/>
    <w:rsid w:val="005A61A9"/>
    <w:rsid w:val="005A67B7"/>
    <w:rsid w:val="005B07D7"/>
    <w:rsid w:val="005B1382"/>
    <w:rsid w:val="005B1455"/>
    <w:rsid w:val="005B162E"/>
    <w:rsid w:val="005B1B8D"/>
    <w:rsid w:val="005B2CB1"/>
    <w:rsid w:val="005B48FE"/>
    <w:rsid w:val="005B7449"/>
    <w:rsid w:val="005C007E"/>
    <w:rsid w:val="005C06DA"/>
    <w:rsid w:val="005C168D"/>
    <w:rsid w:val="005C2D5D"/>
    <w:rsid w:val="005C2E22"/>
    <w:rsid w:val="005C2FAC"/>
    <w:rsid w:val="005C3BA0"/>
    <w:rsid w:val="005C41C9"/>
    <w:rsid w:val="005C4AA8"/>
    <w:rsid w:val="005C59E0"/>
    <w:rsid w:val="005D311D"/>
    <w:rsid w:val="005D32F1"/>
    <w:rsid w:val="005D35D7"/>
    <w:rsid w:val="005D36A2"/>
    <w:rsid w:val="005D50E8"/>
    <w:rsid w:val="005D5EE3"/>
    <w:rsid w:val="005D656B"/>
    <w:rsid w:val="005E0F55"/>
    <w:rsid w:val="005E4F0B"/>
    <w:rsid w:val="005F5D7C"/>
    <w:rsid w:val="005F7757"/>
    <w:rsid w:val="005F7A23"/>
    <w:rsid w:val="00600B5B"/>
    <w:rsid w:val="0060267F"/>
    <w:rsid w:val="00605C53"/>
    <w:rsid w:val="00606223"/>
    <w:rsid w:val="00606966"/>
    <w:rsid w:val="00606D80"/>
    <w:rsid w:val="00610F5A"/>
    <w:rsid w:val="006110D2"/>
    <w:rsid w:val="0061175F"/>
    <w:rsid w:val="006118C9"/>
    <w:rsid w:val="00612769"/>
    <w:rsid w:val="006143F4"/>
    <w:rsid w:val="00614408"/>
    <w:rsid w:val="006145F6"/>
    <w:rsid w:val="006160CB"/>
    <w:rsid w:val="006177D8"/>
    <w:rsid w:val="00621808"/>
    <w:rsid w:val="00623682"/>
    <w:rsid w:val="00623845"/>
    <w:rsid w:val="006239F7"/>
    <w:rsid w:val="00623E66"/>
    <w:rsid w:val="00625338"/>
    <w:rsid w:val="006265D4"/>
    <w:rsid w:val="00626979"/>
    <w:rsid w:val="006279F7"/>
    <w:rsid w:val="00631AFB"/>
    <w:rsid w:val="00633227"/>
    <w:rsid w:val="00633A27"/>
    <w:rsid w:val="006420CE"/>
    <w:rsid w:val="00642539"/>
    <w:rsid w:val="00647970"/>
    <w:rsid w:val="006479F5"/>
    <w:rsid w:val="00652055"/>
    <w:rsid w:val="00653DFE"/>
    <w:rsid w:val="00654396"/>
    <w:rsid w:val="0065466E"/>
    <w:rsid w:val="00656A50"/>
    <w:rsid w:val="006604C6"/>
    <w:rsid w:val="00662503"/>
    <w:rsid w:val="0066280F"/>
    <w:rsid w:val="00662B97"/>
    <w:rsid w:val="006633E2"/>
    <w:rsid w:val="00666CDE"/>
    <w:rsid w:val="00667E43"/>
    <w:rsid w:val="00670045"/>
    <w:rsid w:val="00671052"/>
    <w:rsid w:val="0067376B"/>
    <w:rsid w:val="006740CD"/>
    <w:rsid w:val="00674426"/>
    <w:rsid w:val="00676219"/>
    <w:rsid w:val="00677541"/>
    <w:rsid w:val="00677867"/>
    <w:rsid w:val="00677E01"/>
    <w:rsid w:val="00681E65"/>
    <w:rsid w:val="00682E62"/>
    <w:rsid w:val="0068524D"/>
    <w:rsid w:val="00685B23"/>
    <w:rsid w:val="0069297E"/>
    <w:rsid w:val="00693695"/>
    <w:rsid w:val="0069475C"/>
    <w:rsid w:val="00695588"/>
    <w:rsid w:val="00697D40"/>
    <w:rsid w:val="006A0346"/>
    <w:rsid w:val="006A3096"/>
    <w:rsid w:val="006A3831"/>
    <w:rsid w:val="006A5D92"/>
    <w:rsid w:val="006A6F64"/>
    <w:rsid w:val="006A7BB7"/>
    <w:rsid w:val="006B085A"/>
    <w:rsid w:val="006B11B3"/>
    <w:rsid w:val="006B14D0"/>
    <w:rsid w:val="006B3285"/>
    <w:rsid w:val="006B3EA4"/>
    <w:rsid w:val="006B412B"/>
    <w:rsid w:val="006B63B7"/>
    <w:rsid w:val="006B718C"/>
    <w:rsid w:val="006C3942"/>
    <w:rsid w:val="006C475F"/>
    <w:rsid w:val="006C4C12"/>
    <w:rsid w:val="006D0EFC"/>
    <w:rsid w:val="006D1E00"/>
    <w:rsid w:val="006D3B86"/>
    <w:rsid w:val="006D531C"/>
    <w:rsid w:val="006D6D50"/>
    <w:rsid w:val="006D721D"/>
    <w:rsid w:val="006E1C1C"/>
    <w:rsid w:val="006E3789"/>
    <w:rsid w:val="006E4F27"/>
    <w:rsid w:val="006F34C9"/>
    <w:rsid w:val="006F3D6C"/>
    <w:rsid w:val="006F43E2"/>
    <w:rsid w:val="00700157"/>
    <w:rsid w:val="0070160A"/>
    <w:rsid w:val="0070301F"/>
    <w:rsid w:val="007032C0"/>
    <w:rsid w:val="007033EB"/>
    <w:rsid w:val="00703A43"/>
    <w:rsid w:val="00703EF5"/>
    <w:rsid w:val="00706C85"/>
    <w:rsid w:val="00707A25"/>
    <w:rsid w:val="00707D5D"/>
    <w:rsid w:val="007161D2"/>
    <w:rsid w:val="00716CEF"/>
    <w:rsid w:val="0072294F"/>
    <w:rsid w:val="0072335D"/>
    <w:rsid w:val="007240E4"/>
    <w:rsid w:val="00724127"/>
    <w:rsid w:val="007259C8"/>
    <w:rsid w:val="0072668A"/>
    <w:rsid w:val="007276B8"/>
    <w:rsid w:val="0073409E"/>
    <w:rsid w:val="00735088"/>
    <w:rsid w:val="007364AB"/>
    <w:rsid w:val="00737FDE"/>
    <w:rsid w:val="00744C38"/>
    <w:rsid w:val="0074644D"/>
    <w:rsid w:val="00746A78"/>
    <w:rsid w:val="0075026C"/>
    <w:rsid w:val="00756A1E"/>
    <w:rsid w:val="0076041F"/>
    <w:rsid w:val="0076457D"/>
    <w:rsid w:val="00766DCD"/>
    <w:rsid w:val="00770911"/>
    <w:rsid w:val="00770A76"/>
    <w:rsid w:val="0077189B"/>
    <w:rsid w:val="00772C13"/>
    <w:rsid w:val="00773F6A"/>
    <w:rsid w:val="00775EC4"/>
    <w:rsid w:val="0077653F"/>
    <w:rsid w:val="00781099"/>
    <w:rsid w:val="007814B2"/>
    <w:rsid w:val="00785AC8"/>
    <w:rsid w:val="0079094F"/>
    <w:rsid w:val="00792772"/>
    <w:rsid w:val="00793C43"/>
    <w:rsid w:val="00794A4E"/>
    <w:rsid w:val="00794C8C"/>
    <w:rsid w:val="007A353B"/>
    <w:rsid w:val="007A410B"/>
    <w:rsid w:val="007A4397"/>
    <w:rsid w:val="007A5391"/>
    <w:rsid w:val="007A62BC"/>
    <w:rsid w:val="007A6BB7"/>
    <w:rsid w:val="007B1F29"/>
    <w:rsid w:val="007B427C"/>
    <w:rsid w:val="007B5A9E"/>
    <w:rsid w:val="007B6B35"/>
    <w:rsid w:val="007C54C6"/>
    <w:rsid w:val="007C6A00"/>
    <w:rsid w:val="007D218F"/>
    <w:rsid w:val="007D3858"/>
    <w:rsid w:val="007D3C7D"/>
    <w:rsid w:val="007D4605"/>
    <w:rsid w:val="007D4781"/>
    <w:rsid w:val="007D6983"/>
    <w:rsid w:val="007D7C99"/>
    <w:rsid w:val="007E0074"/>
    <w:rsid w:val="007E0D28"/>
    <w:rsid w:val="007E2603"/>
    <w:rsid w:val="007E6B3C"/>
    <w:rsid w:val="007F25DC"/>
    <w:rsid w:val="007F279F"/>
    <w:rsid w:val="007F3C14"/>
    <w:rsid w:val="007F424F"/>
    <w:rsid w:val="007F5320"/>
    <w:rsid w:val="007F5B33"/>
    <w:rsid w:val="0080082A"/>
    <w:rsid w:val="00802DAC"/>
    <w:rsid w:val="00804115"/>
    <w:rsid w:val="008111F7"/>
    <w:rsid w:val="00812887"/>
    <w:rsid w:val="00814808"/>
    <w:rsid w:val="00815884"/>
    <w:rsid w:val="00817408"/>
    <w:rsid w:val="00826F68"/>
    <w:rsid w:val="008411AE"/>
    <w:rsid w:val="00842032"/>
    <w:rsid w:val="008426F1"/>
    <w:rsid w:val="008433B5"/>
    <w:rsid w:val="00843AB4"/>
    <w:rsid w:val="00850A43"/>
    <w:rsid w:val="00851415"/>
    <w:rsid w:val="00852A4D"/>
    <w:rsid w:val="00853A0E"/>
    <w:rsid w:val="00855561"/>
    <w:rsid w:val="00855CB2"/>
    <w:rsid w:val="00857AAF"/>
    <w:rsid w:val="008620BA"/>
    <w:rsid w:val="008622B5"/>
    <w:rsid w:val="00865BE0"/>
    <w:rsid w:val="0086742B"/>
    <w:rsid w:val="008677A5"/>
    <w:rsid w:val="00867C9F"/>
    <w:rsid w:val="008707E6"/>
    <w:rsid w:val="00871AD1"/>
    <w:rsid w:val="00873E0A"/>
    <w:rsid w:val="00874812"/>
    <w:rsid w:val="00874955"/>
    <w:rsid w:val="00876037"/>
    <w:rsid w:val="008768BA"/>
    <w:rsid w:val="008819C6"/>
    <w:rsid w:val="008819E2"/>
    <w:rsid w:val="008820BD"/>
    <w:rsid w:val="00886F21"/>
    <w:rsid w:val="00887808"/>
    <w:rsid w:val="00893698"/>
    <w:rsid w:val="00894990"/>
    <w:rsid w:val="00894D31"/>
    <w:rsid w:val="00895629"/>
    <w:rsid w:val="00896F62"/>
    <w:rsid w:val="00897EE4"/>
    <w:rsid w:val="008A0A58"/>
    <w:rsid w:val="008A6067"/>
    <w:rsid w:val="008A71D6"/>
    <w:rsid w:val="008B1474"/>
    <w:rsid w:val="008B182B"/>
    <w:rsid w:val="008B3D39"/>
    <w:rsid w:val="008B3EEB"/>
    <w:rsid w:val="008B5E36"/>
    <w:rsid w:val="008B6F86"/>
    <w:rsid w:val="008B7C1A"/>
    <w:rsid w:val="008C0577"/>
    <w:rsid w:val="008C2D10"/>
    <w:rsid w:val="008C4238"/>
    <w:rsid w:val="008C7EF9"/>
    <w:rsid w:val="008D0EA9"/>
    <w:rsid w:val="008D6913"/>
    <w:rsid w:val="008E0C1B"/>
    <w:rsid w:val="008E1FC9"/>
    <w:rsid w:val="008E50A5"/>
    <w:rsid w:val="008E6693"/>
    <w:rsid w:val="008F07B2"/>
    <w:rsid w:val="008F461F"/>
    <w:rsid w:val="008F4B5A"/>
    <w:rsid w:val="008F50EC"/>
    <w:rsid w:val="009007D3"/>
    <w:rsid w:val="00901504"/>
    <w:rsid w:val="00904D2A"/>
    <w:rsid w:val="009053B0"/>
    <w:rsid w:val="0091020F"/>
    <w:rsid w:val="00911813"/>
    <w:rsid w:val="009123DF"/>
    <w:rsid w:val="009131E1"/>
    <w:rsid w:val="00914875"/>
    <w:rsid w:val="00914E83"/>
    <w:rsid w:val="009177DA"/>
    <w:rsid w:val="00921471"/>
    <w:rsid w:val="00924BFA"/>
    <w:rsid w:val="009252AC"/>
    <w:rsid w:val="00925552"/>
    <w:rsid w:val="009264CF"/>
    <w:rsid w:val="00934095"/>
    <w:rsid w:val="00934AB4"/>
    <w:rsid w:val="009417CD"/>
    <w:rsid w:val="009418A1"/>
    <w:rsid w:val="009428D4"/>
    <w:rsid w:val="00946C9A"/>
    <w:rsid w:val="009502B5"/>
    <w:rsid w:val="00951D6D"/>
    <w:rsid w:val="00952D17"/>
    <w:rsid w:val="00955606"/>
    <w:rsid w:val="00955DAD"/>
    <w:rsid w:val="00957B01"/>
    <w:rsid w:val="00960978"/>
    <w:rsid w:val="00961160"/>
    <w:rsid w:val="00961769"/>
    <w:rsid w:val="00964B2C"/>
    <w:rsid w:val="00965C79"/>
    <w:rsid w:val="00965E45"/>
    <w:rsid w:val="00971720"/>
    <w:rsid w:val="00971B5A"/>
    <w:rsid w:val="009776FF"/>
    <w:rsid w:val="00982528"/>
    <w:rsid w:val="00983CC9"/>
    <w:rsid w:val="0098429E"/>
    <w:rsid w:val="0098574D"/>
    <w:rsid w:val="00990D75"/>
    <w:rsid w:val="00991AC3"/>
    <w:rsid w:val="00992568"/>
    <w:rsid w:val="0099403C"/>
    <w:rsid w:val="009945A7"/>
    <w:rsid w:val="009A2198"/>
    <w:rsid w:val="009A2347"/>
    <w:rsid w:val="009A2D8D"/>
    <w:rsid w:val="009A502B"/>
    <w:rsid w:val="009A66F9"/>
    <w:rsid w:val="009B0279"/>
    <w:rsid w:val="009B3A07"/>
    <w:rsid w:val="009B4530"/>
    <w:rsid w:val="009B4E4B"/>
    <w:rsid w:val="009C1840"/>
    <w:rsid w:val="009C1FB7"/>
    <w:rsid w:val="009C4397"/>
    <w:rsid w:val="009C6802"/>
    <w:rsid w:val="009C6D21"/>
    <w:rsid w:val="009D2B8B"/>
    <w:rsid w:val="009D3608"/>
    <w:rsid w:val="009D4651"/>
    <w:rsid w:val="009D5546"/>
    <w:rsid w:val="009E1EDA"/>
    <w:rsid w:val="009E5F8B"/>
    <w:rsid w:val="009E7618"/>
    <w:rsid w:val="009F0666"/>
    <w:rsid w:val="009F4E2D"/>
    <w:rsid w:val="009F5AC8"/>
    <w:rsid w:val="009F6057"/>
    <w:rsid w:val="00A015E0"/>
    <w:rsid w:val="00A01B71"/>
    <w:rsid w:val="00A04443"/>
    <w:rsid w:val="00A05893"/>
    <w:rsid w:val="00A119BC"/>
    <w:rsid w:val="00A13526"/>
    <w:rsid w:val="00A146F1"/>
    <w:rsid w:val="00A148CD"/>
    <w:rsid w:val="00A15B71"/>
    <w:rsid w:val="00A2369A"/>
    <w:rsid w:val="00A23749"/>
    <w:rsid w:val="00A241EC"/>
    <w:rsid w:val="00A31588"/>
    <w:rsid w:val="00A3406A"/>
    <w:rsid w:val="00A35035"/>
    <w:rsid w:val="00A35BE0"/>
    <w:rsid w:val="00A35D5C"/>
    <w:rsid w:val="00A40E38"/>
    <w:rsid w:val="00A41A26"/>
    <w:rsid w:val="00A41ACE"/>
    <w:rsid w:val="00A442F3"/>
    <w:rsid w:val="00A45CA4"/>
    <w:rsid w:val="00A55F81"/>
    <w:rsid w:val="00A57EAD"/>
    <w:rsid w:val="00A60FBB"/>
    <w:rsid w:val="00A650E8"/>
    <w:rsid w:val="00A67512"/>
    <w:rsid w:val="00A7043B"/>
    <w:rsid w:val="00A705AE"/>
    <w:rsid w:val="00A74F62"/>
    <w:rsid w:val="00A775A9"/>
    <w:rsid w:val="00A8109A"/>
    <w:rsid w:val="00A82890"/>
    <w:rsid w:val="00A8432E"/>
    <w:rsid w:val="00A851C2"/>
    <w:rsid w:val="00A8787C"/>
    <w:rsid w:val="00A9008C"/>
    <w:rsid w:val="00A9186A"/>
    <w:rsid w:val="00A92B9E"/>
    <w:rsid w:val="00A94B9D"/>
    <w:rsid w:val="00A959D3"/>
    <w:rsid w:val="00AA0579"/>
    <w:rsid w:val="00AA119A"/>
    <w:rsid w:val="00AA23B3"/>
    <w:rsid w:val="00AA33A3"/>
    <w:rsid w:val="00AA3922"/>
    <w:rsid w:val="00AA40C1"/>
    <w:rsid w:val="00AA49A2"/>
    <w:rsid w:val="00AA5FB0"/>
    <w:rsid w:val="00AA7E2E"/>
    <w:rsid w:val="00AB1547"/>
    <w:rsid w:val="00AB1995"/>
    <w:rsid w:val="00AB24A5"/>
    <w:rsid w:val="00AB29E4"/>
    <w:rsid w:val="00AB40A2"/>
    <w:rsid w:val="00AB4E92"/>
    <w:rsid w:val="00AB757B"/>
    <w:rsid w:val="00AB7603"/>
    <w:rsid w:val="00AC0E16"/>
    <w:rsid w:val="00AC123E"/>
    <w:rsid w:val="00AC1395"/>
    <w:rsid w:val="00AC2843"/>
    <w:rsid w:val="00AC5264"/>
    <w:rsid w:val="00AC5A96"/>
    <w:rsid w:val="00AD021E"/>
    <w:rsid w:val="00AD056D"/>
    <w:rsid w:val="00AD1883"/>
    <w:rsid w:val="00AD3148"/>
    <w:rsid w:val="00AD31C5"/>
    <w:rsid w:val="00AD5C33"/>
    <w:rsid w:val="00AE20BB"/>
    <w:rsid w:val="00AE40F7"/>
    <w:rsid w:val="00AE41F1"/>
    <w:rsid w:val="00AE6884"/>
    <w:rsid w:val="00AE6917"/>
    <w:rsid w:val="00AF0C86"/>
    <w:rsid w:val="00AF24B4"/>
    <w:rsid w:val="00AF3729"/>
    <w:rsid w:val="00AF4259"/>
    <w:rsid w:val="00AF6CBF"/>
    <w:rsid w:val="00AF7C74"/>
    <w:rsid w:val="00B05259"/>
    <w:rsid w:val="00B06789"/>
    <w:rsid w:val="00B068D7"/>
    <w:rsid w:val="00B104E6"/>
    <w:rsid w:val="00B10CC2"/>
    <w:rsid w:val="00B1130E"/>
    <w:rsid w:val="00B131C7"/>
    <w:rsid w:val="00B137D9"/>
    <w:rsid w:val="00B13920"/>
    <w:rsid w:val="00B14750"/>
    <w:rsid w:val="00B16A7B"/>
    <w:rsid w:val="00B22256"/>
    <w:rsid w:val="00B22848"/>
    <w:rsid w:val="00B253AC"/>
    <w:rsid w:val="00B257CE"/>
    <w:rsid w:val="00B269EE"/>
    <w:rsid w:val="00B26E28"/>
    <w:rsid w:val="00B30FDE"/>
    <w:rsid w:val="00B33764"/>
    <w:rsid w:val="00B3664B"/>
    <w:rsid w:val="00B36B0B"/>
    <w:rsid w:val="00B36D0B"/>
    <w:rsid w:val="00B44015"/>
    <w:rsid w:val="00B51192"/>
    <w:rsid w:val="00B529C6"/>
    <w:rsid w:val="00B54D3A"/>
    <w:rsid w:val="00B556A3"/>
    <w:rsid w:val="00B56912"/>
    <w:rsid w:val="00B60AE1"/>
    <w:rsid w:val="00B611B4"/>
    <w:rsid w:val="00B646E8"/>
    <w:rsid w:val="00B70283"/>
    <w:rsid w:val="00B7162E"/>
    <w:rsid w:val="00B72DB3"/>
    <w:rsid w:val="00B72FF2"/>
    <w:rsid w:val="00B758B6"/>
    <w:rsid w:val="00B815FB"/>
    <w:rsid w:val="00B82CF9"/>
    <w:rsid w:val="00B84D6F"/>
    <w:rsid w:val="00B85257"/>
    <w:rsid w:val="00B85BA3"/>
    <w:rsid w:val="00B86A57"/>
    <w:rsid w:val="00B92500"/>
    <w:rsid w:val="00B946DF"/>
    <w:rsid w:val="00B95F15"/>
    <w:rsid w:val="00B9635C"/>
    <w:rsid w:val="00B96681"/>
    <w:rsid w:val="00B97568"/>
    <w:rsid w:val="00BA059A"/>
    <w:rsid w:val="00BA1497"/>
    <w:rsid w:val="00BA1604"/>
    <w:rsid w:val="00BA2457"/>
    <w:rsid w:val="00BA2926"/>
    <w:rsid w:val="00BA6C36"/>
    <w:rsid w:val="00BA7F61"/>
    <w:rsid w:val="00BB1D1D"/>
    <w:rsid w:val="00BB46B1"/>
    <w:rsid w:val="00BB54C1"/>
    <w:rsid w:val="00BC3FF1"/>
    <w:rsid w:val="00BC6339"/>
    <w:rsid w:val="00BC7CB1"/>
    <w:rsid w:val="00BD04FB"/>
    <w:rsid w:val="00BD1DAF"/>
    <w:rsid w:val="00BD227C"/>
    <w:rsid w:val="00BD57F1"/>
    <w:rsid w:val="00BD5C71"/>
    <w:rsid w:val="00BE0D1B"/>
    <w:rsid w:val="00BE1D81"/>
    <w:rsid w:val="00BF01C0"/>
    <w:rsid w:val="00BF1B15"/>
    <w:rsid w:val="00BF1EB4"/>
    <w:rsid w:val="00BF2DD8"/>
    <w:rsid w:val="00BF3896"/>
    <w:rsid w:val="00BF4318"/>
    <w:rsid w:val="00C000E6"/>
    <w:rsid w:val="00C0159B"/>
    <w:rsid w:val="00C01D87"/>
    <w:rsid w:val="00C038A5"/>
    <w:rsid w:val="00C04D98"/>
    <w:rsid w:val="00C07BA9"/>
    <w:rsid w:val="00C10454"/>
    <w:rsid w:val="00C10C8F"/>
    <w:rsid w:val="00C11F98"/>
    <w:rsid w:val="00C122A8"/>
    <w:rsid w:val="00C14DD9"/>
    <w:rsid w:val="00C156CB"/>
    <w:rsid w:val="00C20C4E"/>
    <w:rsid w:val="00C24E53"/>
    <w:rsid w:val="00C26519"/>
    <w:rsid w:val="00C334D2"/>
    <w:rsid w:val="00C344AE"/>
    <w:rsid w:val="00C34B48"/>
    <w:rsid w:val="00C356D3"/>
    <w:rsid w:val="00C36780"/>
    <w:rsid w:val="00C43077"/>
    <w:rsid w:val="00C440FA"/>
    <w:rsid w:val="00C45EB2"/>
    <w:rsid w:val="00C464D6"/>
    <w:rsid w:val="00C50011"/>
    <w:rsid w:val="00C50F8C"/>
    <w:rsid w:val="00C516D2"/>
    <w:rsid w:val="00C5213F"/>
    <w:rsid w:val="00C52AF8"/>
    <w:rsid w:val="00C5518E"/>
    <w:rsid w:val="00C55C20"/>
    <w:rsid w:val="00C60005"/>
    <w:rsid w:val="00C610BA"/>
    <w:rsid w:val="00C626FB"/>
    <w:rsid w:val="00C639D1"/>
    <w:rsid w:val="00C64B88"/>
    <w:rsid w:val="00C65C0E"/>
    <w:rsid w:val="00C66308"/>
    <w:rsid w:val="00C67B5C"/>
    <w:rsid w:val="00C7258D"/>
    <w:rsid w:val="00C76E24"/>
    <w:rsid w:val="00C81F6B"/>
    <w:rsid w:val="00C827A7"/>
    <w:rsid w:val="00C83874"/>
    <w:rsid w:val="00C85239"/>
    <w:rsid w:val="00C863BD"/>
    <w:rsid w:val="00C914D7"/>
    <w:rsid w:val="00C91A02"/>
    <w:rsid w:val="00C920A0"/>
    <w:rsid w:val="00C929F3"/>
    <w:rsid w:val="00C92DAC"/>
    <w:rsid w:val="00C95F2D"/>
    <w:rsid w:val="00CA13F6"/>
    <w:rsid w:val="00CA140F"/>
    <w:rsid w:val="00CA36FA"/>
    <w:rsid w:val="00CA4DB3"/>
    <w:rsid w:val="00CA7599"/>
    <w:rsid w:val="00CB0346"/>
    <w:rsid w:val="00CB04E5"/>
    <w:rsid w:val="00CB1F30"/>
    <w:rsid w:val="00CB36C0"/>
    <w:rsid w:val="00CB4090"/>
    <w:rsid w:val="00CB42AB"/>
    <w:rsid w:val="00CC044F"/>
    <w:rsid w:val="00CC0E5F"/>
    <w:rsid w:val="00CC0FB0"/>
    <w:rsid w:val="00CC1491"/>
    <w:rsid w:val="00CC2231"/>
    <w:rsid w:val="00CC36B8"/>
    <w:rsid w:val="00CC3D0F"/>
    <w:rsid w:val="00CC5FCD"/>
    <w:rsid w:val="00CC70C1"/>
    <w:rsid w:val="00CC7E9C"/>
    <w:rsid w:val="00CD0899"/>
    <w:rsid w:val="00CD354E"/>
    <w:rsid w:val="00CD3CA3"/>
    <w:rsid w:val="00CD6BD8"/>
    <w:rsid w:val="00CE4D1C"/>
    <w:rsid w:val="00CE64DB"/>
    <w:rsid w:val="00CF2795"/>
    <w:rsid w:val="00CF4247"/>
    <w:rsid w:val="00CF71D2"/>
    <w:rsid w:val="00CF72BD"/>
    <w:rsid w:val="00D010B8"/>
    <w:rsid w:val="00D01AAA"/>
    <w:rsid w:val="00D01E5E"/>
    <w:rsid w:val="00D01EC3"/>
    <w:rsid w:val="00D020F7"/>
    <w:rsid w:val="00D04614"/>
    <w:rsid w:val="00D0502B"/>
    <w:rsid w:val="00D06239"/>
    <w:rsid w:val="00D11D54"/>
    <w:rsid w:val="00D1448B"/>
    <w:rsid w:val="00D166BC"/>
    <w:rsid w:val="00D2156F"/>
    <w:rsid w:val="00D22C71"/>
    <w:rsid w:val="00D23AD5"/>
    <w:rsid w:val="00D27DF5"/>
    <w:rsid w:val="00D3184B"/>
    <w:rsid w:val="00D347AA"/>
    <w:rsid w:val="00D37855"/>
    <w:rsid w:val="00D41494"/>
    <w:rsid w:val="00D42864"/>
    <w:rsid w:val="00D44C3B"/>
    <w:rsid w:val="00D47BD0"/>
    <w:rsid w:val="00D50453"/>
    <w:rsid w:val="00D50DCC"/>
    <w:rsid w:val="00D51EE0"/>
    <w:rsid w:val="00D57850"/>
    <w:rsid w:val="00D626BD"/>
    <w:rsid w:val="00D716B8"/>
    <w:rsid w:val="00D71CEB"/>
    <w:rsid w:val="00D75C6F"/>
    <w:rsid w:val="00D81A53"/>
    <w:rsid w:val="00D8355C"/>
    <w:rsid w:val="00D85C57"/>
    <w:rsid w:val="00D92835"/>
    <w:rsid w:val="00D92F7D"/>
    <w:rsid w:val="00DA7CCB"/>
    <w:rsid w:val="00DB041B"/>
    <w:rsid w:val="00DB463B"/>
    <w:rsid w:val="00DB623C"/>
    <w:rsid w:val="00DB7925"/>
    <w:rsid w:val="00DC1282"/>
    <w:rsid w:val="00DC341A"/>
    <w:rsid w:val="00DC4DE6"/>
    <w:rsid w:val="00DC57E8"/>
    <w:rsid w:val="00DD20E6"/>
    <w:rsid w:val="00DD257B"/>
    <w:rsid w:val="00DE21FE"/>
    <w:rsid w:val="00DE2FD1"/>
    <w:rsid w:val="00DE309B"/>
    <w:rsid w:val="00DF0006"/>
    <w:rsid w:val="00DF0361"/>
    <w:rsid w:val="00DF1AB1"/>
    <w:rsid w:val="00DF20B5"/>
    <w:rsid w:val="00DF23EE"/>
    <w:rsid w:val="00DF272F"/>
    <w:rsid w:val="00DF48A8"/>
    <w:rsid w:val="00DF562B"/>
    <w:rsid w:val="00DF5AF4"/>
    <w:rsid w:val="00E03269"/>
    <w:rsid w:val="00E04E15"/>
    <w:rsid w:val="00E10CBC"/>
    <w:rsid w:val="00E116B0"/>
    <w:rsid w:val="00E11E0C"/>
    <w:rsid w:val="00E12534"/>
    <w:rsid w:val="00E13F05"/>
    <w:rsid w:val="00E1536E"/>
    <w:rsid w:val="00E1649D"/>
    <w:rsid w:val="00E16DF4"/>
    <w:rsid w:val="00E206B4"/>
    <w:rsid w:val="00E21D75"/>
    <w:rsid w:val="00E21E63"/>
    <w:rsid w:val="00E22353"/>
    <w:rsid w:val="00E226EB"/>
    <w:rsid w:val="00E24F44"/>
    <w:rsid w:val="00E2741B"/>
    <w:rsid w:val="00E327B7"/>
    <w:rsid w:val="00E3302B"/>
    <w:rsid w:val="00E34C03"/>
    <w:rsid w:val="00E35FAE"/>
    <w:rsid w:val="00E3657F"/>
    <w:rsid w:val="00E4055D"/>
    <w:rsid w:val="00E41DA4"/>
    <w:rsid w:val="00E42EE2"/>
    <w:rsid w:val="00E43CB9"/>
    <w:rsid w:val="00E45AFE"/>
    <w:rsid w:val="00E47785"/>
    <w:rsid w:val="00E52AE2"/>
    <w:rsid w:val="00E5475A"/>
    <w:rsid w:val="00E548D2"/>
    <w:rsid w:val="00E5739A"/>
    <w:rsid w:val="00E6083F"/>
    <w:rsid w:val="00E618A5"/>
    <w:rsid w:val="00E62043"/>
    <w:rsid w:val="00E627DD"/>
    <w:rsid w:val="00E67F54"/>
    <w:rsid w:val="00E706C9"/>
    <w:rsid w:val="00E7184A"/>
    <w:rsid w:val="00E77F52"/>
    <w:rsid w:val="00E835C6"/>
    <w:rsid w:val="00E838A9"/>
    <w:rsid w:val="00E84FEC"/>
    <w:rsid w:val="00E85802"/>
    <w:rsid w:val="00E87A6E"/>
    <w:rsid w:val="00E90154"/>
    <w:rsid w:val="00E9177D"/>
    <w:rsid w:val="00E919C0"/>
    <w:rsid w:val="00E961B9"/>
    <w:rsid w:val="00EB2D1F"/>
    <w:rsid w:val="00EC0102"/>
    <w:rsid w:val="00EC0A7A"/>
    <w:rsid w:val="00EC1F8E"/>
    <w:rsid w:val="00EC37D6"/>
    <w:rsid w:val="00EC3ED3"/>
    <w:rsid w:val="00EC4241"/>
    <w:rsid w:val="00ED0864"/>
    <w:rsid w:val="00ED1B49"/>
    <w:rsid w:val="00ED2AEE"/>
    <w:rsid w:val="00ED493E"/>
    <w:rsid w:val="00ED4EEA"/>
    <w:rsid w:val="00ED77A9"/>
    <w:rsid w:val="00EE192C"/>
    <w:rsid w:val="00EE39C7"/>
    <w:rsid w:val="00EE5222"/>
    <w:rsid w:val="00EE5B35"/>
    <w:rsid w:val="00EE5F6E"/>
    <w:rsid w:val="00EE7117"/>
    <w:rsid w:val="00EF28EE"/>
    <w:rsid w:val="00EF36B0"/>
    <w:rsid w:val="00EF4999"/>
    <w:rsid w:val="00EF4CBB"/>
    <w:rsid w:val="00EF4F88"/>
    <w:rsid w:val="00EF59C1"/>
    <w:rsid w:val="00F04949"/>
    <w:rsid w:val="00F05435"/>
    <w:rsid w:val="00F11DC1"/>
    <w:rsid w:val="00F133E5"/>
    <w:rsid w:val="00F20978"/>
    <w:rsid w:val="00F20988"/>
    <w:rsid w:val="00F220DA"/>
    <w:rsid w:val="00F23AA5"/>
    <w:rsid w:val="00F25C5D"/>
    <w:rsid w:val="00F32AFB"/>
    <w:rsid w:val="00F335CD"/>
    <w:rsid w:val="00F33E07"/>
    <w:rsid w:val="00F33ED2"/>
    <w:rsid w:val="00F343C1"/>
    <w:rsid w:val="00F35CAB"/>
    <w:rsid w:val="00F36C3B"/>
    <w:rsid w:val="00F425A9"/>
    <w:rsid w:val="00F42F50"/>
    <w:rsid w:val="00F43516"/>
    <w:rsid w:val="00F43EB7"/>
    <w:rsid w:val="00F50935"/>
    <w:rsid w:val="00F5192A"/>
    <w:rsid w:val="00F522F3"/>
    <w:rsid w:val="00F52D8E"/>
    <w:rsid w:val="00F556C6"/>
    <w:rsid w:val="00F578CD"/>
    <w:rsid w:val="00F57953"/>
    <w:rsid w:val="00F61982"/>
    <w:rsid w:val="00F62283"/>
    <w:rsid w:val="00F634A5"/>
    <w:rsid w:val="00F64E37"/>
    <w:rsid w:val="00F652BA"/>
    <w:rsid w:val="00F65720"/>
    <w:rsid w:val="00F71D62"/>
    <w:rsid w:val="00F73ABB"/>
    <w:rsid w:val="00F7511B"/>
    <w:rsid w:val="00F75CB6"/>
    <w:rsid w:val="00F7722D"/>
    <w:rsid w:val="00F77C85"/>
    <w:rsid w:val="00F802F2"/>
    <w:rsid w:val="00F812B5"/>
    <w:rsid w:val="00F83403"/>
    <w:rsid w:val="00F83953"/>
    <w:rsid w:val="00F84A61"/>
    <w:rsid w:val="00F857AA"/>
    <w:rsid w:val="00F85A04"/>
    <w:rsid w:val="00F97CF7"/>
    <w:rsid w:val="00FA1F29"/>
    <w:rsid w:val="00FA334A"/>
    <w:rsid w:val="00FA5795"/>
    <w:rsid w:val="00FA5D78"/>
    <w:rsid w:val="00FB148F"/>
    <w:rsid w:val="00FB1AD0"/>
    <w:rsid w:val="00FB7A2D"/>
    <w:rsid w:val="00FC1AD1"/>
    <w:rsid w:val="00FC20E0"/>
    <w:rsid w:val="00FC2ABC"/>
    <w:rsid w:val="00FC2C26"/>
    <w:rsid w:val="00FC3262"/>
    <w:rsid w:val="00FC5771"/>
    <w:rsid w:val="00FC61D5"/>
    <w:rsid w:val="00FD00E9"/>
    <w:rsid w:val="00FD12AD"/>
    <w:rsid w:val="00FD3DC7"/>
    <w:rsid w:val="00FD6564"/>
    <w:rsid w:val="00FE055A"/>
    <w:rsid w:val="00FE0B42"/>
    <w:rsid w:val="00FE3117"/>
    <w:rsid w:val="00FE63F4"/>
    <w:rsid w:val="00FE71EF"/>
    <w:rsid w:val="00FE7C07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EEED17"/>
  <w15:chartTrackingRefBased/>
  <w15:docId w15:val="{F4250592-55D7-4C68-858B-323121D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7618"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Refdecomentrio">
    <w:name w:val="annotation reference"/>
    <w:rsid w:val="00A8787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A8787C"/>
  </w:style>
  <w:style w:type="character" w:customStyle="1" w:styleId="TextodecomentrioChar">
    <w:name w:val="Texto de comentário Char"/>
    <w:basedOn w:val="Fontepargpadro"/>
    <w:link w:val="Textodecomentrio"/>
    <w:rsid w:val="00A8787C"/>
  </w:style>
  <w:style w:type="paragraph" w:styleId="Assuntodocomentrio">
    <w:name w:val="annotation subject"/>
    <w:basedOn w:val="Textodecomentrio"/>
    <w:next w:val="Textodecomentrio"/>
    <w:link w:val="AssuntodocomentrioChar"/>
    <w:rsid w:val="00A8787C"/>
    <w:rPr>
      <w:b/>
      <w:bCs/>
    </w:rPr>
  </w:style>
  <w:style w:type="character" w:customStyle="1" w:styleId="AssuntodocomentrioChar">
    <w:name w:val="Assunto do comentário Char"/>
    <w:link w:val="Assuntodocomentrio"/>
    <w:rsid w:val="00A8787C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356764"/>
    <w:rPr>
      <w:color w:val="605E5C"/>
      <w:shd w:val="clear" w:color="auto" w:fill="E1DFDD"/>
    </w:rPr>
  </w:style>
  <w:style w:type="character" w:customStyle="1" w:styleId="CorpodetextoChar">
    <w:name w:val="Corpo de texto Char"/>
    <w:link w:val="Corpodetexto"/>
    <w:rsid w:val="0080082A"/>
    <w:rPr>
      <w:rFonts w:ascii="Arial" w:hAnsi="Arial"/>
      <w:sz w:val="24"/>
    </w:rPr>
  </w:style>
  <w:style w:type="paragraph" w:styleId="NormalWeb">
    <w:name w:val="Normal (Web)"/>
    <w:basedOn w:val="Normal"/>
    <w:rsid w:val="00FA1F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D5AAE-90C5-4C52-9C48-E304C837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38</TotalTime>
  <Pages>1</Pages>
  <Words>2744</Words>
  <Characters>14822</Characters>
  <Application>Microsoft Office Word</Application>
  <DocSecurity>8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17531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dc:description/>
  <cp:lastModifiedBy>User</cp:lastModifiedBy>
  <cp:revision>31</cp:revision>
  <cp:lastPrinted>2025-10-23T14:10:00Z</cp:lastPrinted>
  <dcterms:created xsi:type="dcterms:W3CDTF">2025-10-23T14:12:00Z</dcterms:created>
  <dcterms:modified xsi:type="dcterms:W3CDTF">2025-11-06T20:07:00Z</dcterms:modified>
</cp:coreProperties>
</file>